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8B2339" w:rsidRPr="0058541D" w:rsidTr="006C60AC">
        <w:trPr>
          <w:trHeight w:val="1077"/>
        </w:trPr>
        <w:tc>
          <w:tcPr>
            <w:tcW w:w="5557" w:type="dxa"/>
          </w:tcPr>
          <w:p w:rsidR="008B2339" w:rsidRDefault="008B2339" w:rsidP="006C60AC">
            <w:pPr>
              <w:pStyle w:val="AbsenderTitelStufeI"/>
              <w:ind w:left="851" w:hanging="851"/>
            </w:pPr>
            <w:r>
              <w:t>DEPARTEMENT</w:t>
            </w:r>
          </w:p>
          <w:p w:rsidR="008B2339" w:rsidRDefault="008B2339" w:rsidP="006C60AC">
            <w:pPr>
              <w:pStyle w:val="AbsenderTitelStufeI"/>
            </w:pPr>
            <w:r>
              <w:t>BAU, VERKEHR UND UMWELT</w:t>
            </w:r>
          </w:p>
          <w:p w:rsidR="008B2339" w:rsidRPr="002764BD" w:rsidRDefault="008B2339" w:rsidP="006C60AC">
            <w:pPr>
              <w:pStyle w:val="AbsenderTitelStufeII"/>
            </w:pPr>
            <w:r>
              <w:t>Abteilung Tiefbau</w:t>
            </w:r>
          </w:p>
        </w:tc>
        <w:tc>
          <w:tcPr>
            <w:tcW w:w="3402" w:type="dxa"/>
          </w:tcPr>
          <w:p w:rsidR="008B2339" w:rsidRPr="0058541D" w:rsidRDefault="008B2339" w:rsidP="006C60AC"/>
        </w:tc>
      </w:tr>
    </w:tbl>
    <w:p w:rsidR="008B2339" w:rsidRPr="00731AA1" w:rsidRDefault="006C0C15" w:rsidP="008B2339">
      <w:pPr>
        <w:pStyle w:val="Datum"/>
      </w:pPr>
      <w:r>
        <w:t>31</w:t>
      </w:r>
      <w:r w:rsidR="00072A3B">
        <w:t>.0</w:t>
      </w:r>
      <w:r>
        <w:t>1</w:t>
      </w:r>
      <w:r w:rsidR="00072A3B">
        <w:t>.2019</w:t>
      </w:r>
      <w:r w:rsidR="008B2339" w:rsidRPr="00BF0F27">
        <w:t xml:space="preserve"> </w:t>
      </w:r>
      <w:r w:rsidR="008B2339" w:rsidRPr="00BF0F27">
        <w:rPr>
          <w:i/>
          <w:vanish/>
          <w:color w:val="FF0000"/>
          <w:sz w:val="18"/>
          <w:szCs w:val="18"/>
        </w:rPr>
        <w:t>Abgabedatum der Ausschreibungsunterlagen</w:t>
      </w:r>
    </w:p>
    <w:tbl>
      <w:tblPr>
        <w:tblStyle w:val="Template"/>
        <w:tblW w:w="8959" w:type="dxa"/>
        <w:tblLook w:val="04A0" w:firstRow="1" w:lastRow="0" w:firstColumn="1" w:lastColumn="0" w:noHBand="0" w:noVBand="1"/>
      </w:tblPr>
      <w:tblGrid>
        <w:gridCol w:w="8959"/>
      </w:tblGrid>
      <w:tr w:rsidR="008B2339" w:rsidRPr="006B76EA" w:rsidTr="006C60AC">
        <w:tc>
          <w:tcPr>
            <w:tcW w:w="8959" w:type="dxa"/>
            <w:tcBorders>
              <w:bottom w:val="single" w:sz="2" w:space="0" w:color="auto"/>
            </w:tcBorders>
          </w:tcPr>
          <w:p w:rsidR="008B2339" w:rsidRDefault="008B2339" w:rsidP="008B2339">
            <w:pPr>
              <w:pStyle w:val="Betreff"/>
            </w:pPr>
            <w:r w:rsidRPr="003F30E0">
              <w:t xml:space="preserve">Angebot für </w:t>
            </w:r>
            <w:proofErr w:type="spellStart"/>
            <w:r w:rsidRPr="003F30E0">
              <w:t>Planerleistungen</w:t>
            </w:r>
            <w:proofErr w:type="spellEnd"/>
            <w:r w:rsidRPr="003F30E0">
              <w:t>; Honorarangebot</w:t>
            </w:r>
          </w:p>
        </w:tc>
      </w:tr>
    </w:tbl>
    <w:p w:rsidR="008B2339" w:rsidRPr="00E13FA1" w:rsidRDefault="008B2339" w:rsidP="006C60AC">
      <w:pPr>
        <w:spacing w:line="20" w:lineRule="exact"/>
        <w:sectPr w:rsidR="008B2339" w:rsidRPr="00E13FA1" w:rsidSect="00E52711">
          <w:headerReference w:type="default" r:id="rId8"/>
          <w:footerReference w:type="default" r:id="rId9"/>
          <w:type w:val="continuous"/>
          <w:pgSz w:w="11906" w:h="16838" w:code="9"/>
          <w:pgMar w:top="1871" w:right="1134" w:bottom="1134" w:left="1814" w:header="567" w:footer="476" w:gutter="0"/>
          <w:cols w:space="720"/>
        </w:sectPr>
      </w:pPr>
    </w:p>
    <w:p w:rsidR="008B2339" w:rsidRDefault="008B2339" w:rsidP="008B2339">
      <w:pPr>
        <w:pStyle w:val="Blocktext"/>
      </w:pPr>
    </w:p>
    <w:p w:rsidR="001D4574" w:rsidRDefault="001D4574" w:rsidP="00182E22">
      <w:pPr>
        <w:pStyle w:val="StandardHilfetext"/>
        <w:spacing w:after="140" w:line="240" w:lineRule="auto"/>
        <w:rPr>
          <w:b/>
        </w:rPr>
      </w:pPr>
      <w:bookmarkStart w:id="0" w:name="Text6"/>
      <w:r w:rsidRPr="006F23D1">
        <w:rPr>
          <w:b/>
        </w:rPr>
        <w:t>Die Datei wird im Word-Format abgegeben. Die Hilfetexte sind deshalb vollständig zu löschen und das ganze Dokument ist nach der Bearbeitung mit Schriftfarbe Schwarz zu formatieren.</w:t>
      </w:r>
    </w:p>
    <w:p w:rsidR="00624CC0" w:rsidRPr="001749D5" w:rsidRDefault="00624CC0" w:rsidP="009C2AA6">
      <w:pPr>
        <w:pStyle w:val="Blocktext"/>
        <w:tabs>
          <w:tab w:val="left" w:pos="2127"/>
        </w:tabs>
        <w:spacing w:after="80"/>
        <w:ind w:left="2126" w:hanging="2126"/>
      </w:pPr>
      <w:r w:rsidRPr="00276E6C">
        <w:rPr>
          <w:b/>
        </w:rPr>
        <w:t>Projekt:</w:t>
      </w:r>
      <w:r w:rsidRPr="00276E6C">
        <w:rPr>
          <w:b/>
        </w:rPr>
        <w:tab/>
      </w:r>
      <w:r w:rsidR="00072A3B">
        <w:rPr>
          <w:b/>
        </w:rPr>
        <w:t>Wohlen IO; K127/363 Zentralstrasse</w:t>
      </w:r>
      <w:r w:rsidR="00641D3B">
        <w:rPr>
          <w:b/>
        </w:rPr>
        <w:t>/Postplatz</w:t>
      </w:r>
      <w:r w:rsidRPr="00276E6C">
        <w:rPr>
          <w:i/>
          <w:vanish/>
          <w:color w:val="FF0000"/>
          <w:sz w:val="18"/>
          <w:szCs w:val="18"/>
        </w:rPr>
        <w:t xml:space="preserve"> z. B. Hunzenschwil IO, K 247 Hauptstrasse</w:t>
      </w:r>
    </w:p>
    <w:p w:rsidR="001D4574" w:rsidRPr="00893149" w:rsidRDefault="001D4574" w:rsidP="009C2AA6">
      <w:pPr>
        <w:pStyle w:val="Blocktext"/>
        <w:tabs>
          <w:tab w:val="left" w:pos="2127"/>
        </w:tabs>
        <w:spacing w:after="80"/>
        <w:ind w:left="2126" w:hanging="2126"/>
        <w:rPr>
          <w:b/>
        </w:rPr>
      </w:pPr>
      <w:r w:rsidRPr="00276E6C">
        <w:rPr>
          <w:b/>
        </w:rPr>
        <w:t>Werk/Bauvorhaben:</w:t>
      </w:r>
      <w:r w:rsidRPr="00276E6C">
        <w:rPr>
          <w:b/>
        </w:rPr>
        <w:tab/>
      </w:r>
      <w:r w:rsidR="00072A3B">
        <w:rPr>
          <w:b/>
        </w:rPr>
        <w:t>S</w:t>
      </w:r>
      <w:r w:rsidR="00052C06">
        <w:rPr>
          <w:b/>
        </w:rPr>
        <w:t>trassens</w:t>
      </w:r>
      <w:r w:rsidR="00072A3B">
        <w:rPr>
          <w:b/>
        </w:rPr>
        <w:t>anierung und Umgestaltung</w:t>
      </w:r>
      <w:r w:rsidRPr="00276E6C">
        <w:rPr>
          <w:i/>
          <w:vanish/>
          <w:color w:val="FF0000"/>
          <w:sz w:val="18"/>
          <w:szCs w:val="18"/>
        </w:rPr>
        <w:t xml:space="preserve"> z. B. Strassenausbau mit Gehweg</w:t>
      </w:r>
    </w:p>
    <w:p w:rsidR="001D4574" w:rsidRPr="00893149" w:rsidRDefault="001D4574" w:rsidP="00512715">
      <w:pPr>
        <w:pStyle w:val="Blocktext"/>
        <w:tabs>
          <w:tab w:val="left" w:pos="2127"/>
        </w:tabs>
        <w:spacing w:after="80"/>
        <w:ind w:left="2126" w:right="-284" w:hanging="2126"/>
        <w:rPr>
          <w:b/>
        </w:rPr>
      </w:pPr>
      <w:r w:rsidRPr="00276E6C">
        <w:rPr>
          <w:b/>
        </w:rPr>
        <w:t>Art der Leistung:</w:t>
      </w:r>
      <w:r w:rsidRPr="00276E6C">
        <w:rPr>
          <w:b/>
        </w:rPr>
        <w:tab/>
      </w:r>
      <w:r w:rsidR="00072A3B">
        <w:rPr>
          <w:b/>
        </w:rPr>
        <w:t xml:space="preserve">Ingenieur als Gesamtleiter für </w:t>
      </w:r>
      <w:r w:rsidR="00052C06">
        <w:rPr>
          <w:b/>
        </w:rPr>
        <w:t>SIA</w:t>
      </w:r>
      <w:r w:rsidR="00072A3B">
        <w:rPr>
          <w:b/>
        </w:rPr>
        <w:t>-Teilphasen 32 bis 53</w:t>
      </w:r>
      <w:r w:rsidRPr="00276E6C">
        <w:rPr>
          <w:i/>
          <w:vanish/>
          <w:color w:val="FF0000"/>
          <w:sz w:val="18"/>
          <w:szCs w:val="18"/>
        </w:rPr>
        <w:t xml:space="preserve"> z. B. Ingenieur als Gesamtleiter, Ingenieur als </w:t>
      </w:r>
      <w:r w:rsidR="00E3365D">
        <w:rPr>
          <w:i/>
          <w:vanish/>
          <w:color w:val="FF0000"/>
          <w:sz w:val="18"/>
          <w:szCs w:val="18"/>
        </w:rPr>
        <w:t>Fachplaner</w:t>
      </w:r>
      <w:r w:rsidRPr="00276E6C">
        <w:rPr>
          <w:i/>
          <w:vanish/>
          <w:color w:val="FF0000"/>
          <w:sz w:val="18"/>
          <w:szCs w:val="18"/>
        </w:rPr>
        <w:t>, Bauherrenunter</w:t>
      </w:r>
      <w:r w:rsidR="00E3365D">
        <w:rPr>
          <w:i/>
          <w:vanish/>
          <w:color w:val="FF0000"/>
          <w:sz w:val="18"/>
          <w:szCs w:val="18"/>
        </w:rPr>
        <w:softHyphen/>
      </w:r>
      <w:r w:rsidRPr="00276E6C">
        <w:rPr>
          <w:i/>
          <w:vanish/>
          <w:color w:val="FF0000"/>
          <w:sz w:val="18"/>
          <w:szCs w:val="18"/>
        </w:rPr>
        <w:t>stützung</w:t>
      </w:r>
      <w:r w:rsidR="00E3365D">
        <w:rPr>
          <w:i/>
          <w:vanish/>
          <w:color w:val="FF0000"/>
          <w:sz w:val="18"/>
          <w:szCs w:val="18"/>
        </w:rPr>
        <w:t>, Bauleiter</w:t>
      </w:r>
    </w:p>
    <w:p w:rsidR="00276E6C" w:rsidRPr="00641553" w:rsidRDefault="00276E6C" w:rsidP="009C2AA6">
      <w:pPr>
        <w:pStyle w:val="Blocktext"/>
        <w:tabs>
          <w:tab w:val="left" w:pos="2127"/>
        </w:tabs>
        <w:spacing w:after="80"/>
        <w:ind w:left="2126" w:hanging="2126"/>
      </w:pPr>
      <w:r w:rsidRPr="00641553">
        <w:t>Eingabetermin:</w:t>
      </w:r>
      <w:r w:rsidRPr="00641553">
        <w:tab/>
      </w:r>
      <w:r w:rsidR="00072A3B">
        <w:t>2</w:t>
      </w:r>
      <w:r w:rsidR="006C0C15">
        <w:t>1</w:t>
      </w:r>
      <w:r w:rsidR="00072A3B">
        <w:t>. März 2019</w:t>
      </w:r>
      <w:r w:rsidRPr="00641553">
        <w:t xml:space="preserve"> (Datum des Poststempels)</w:t>
      </w:r>
    </w:p>
    <w:p w:rsidR="001D4574" w:rsidRDefault="001D4574" w:rsidP="009C2AA6">
      <w:pPr>
        <w:pStyle w:val="Blocktext"/>
        <w:tabs>
          <w:tab w:val="left" w:pos="2127"/>
        </w:tabs>
        <w:spacing w:after="80"/>
        <w:ind w:left="2126" w:hanging="2126"/>
        <w:contextualSpacing/>
      </w:pPr>
      <w:r>
        <w:t>Submissions-Nr.:</w:t>
      </w:r>
      <w:r>
        <w:tab/>
      </w:r>
      <w:r w:rsidR="00072A3B">
        <w:t>20180087</w:t>
      </w:r>
      <w:bookmarkStart w:id="1" w:name="_GoBack"/>
      <w:bookmarkEnd w:id="1"/>
    </w:p>
    <w:p w:rsidR="001D4574" w:rsidRDefault="001D4574" w:rsidP="001D4574">
      <w:pPr>
        <w:pStyle w:val="Blocktext"/>
        <w:pBdr>
          <w:bottom w:val="single" w:sz="4" w:space="1" w:color="auto"/>
        </w:pBdr>
      </w:pPr>
    </w:p>
    <w:bookmarkEnd w:id="0"/>
    <w:p w:rsidR="001D4574" w:rsidRPr="008B2339" w:rsidRDefault="001D4574" w:rsidP="008B2339">
      <w:pPr>
        <w:pStyle w:val="Blocktext"/>
        <w:spacing w:after="0"/>
      </w:pPr>
    </w:p>
    <w:tbl>
      <w:tblPr>
        <w:tblStyle w:val="Tabellenraster"/>
        <w:tblW w:w="9071" w:type="dxa"/>
        <w:tblLayout w:type="fixed"/>
        <w:tblCellMar>
          <w:bottom w:w="28" w:type="dxa"/>
        </w:tblCellMar>
        <w:tblLook w:val="01E0" w:firstRow="1" w:lastRow="1" w:firstColumn="1" w:lastColumn="1" w:noHBand="0" w:noVBand="0"/>
      </w:tblPr>
      <w:tblGrid>
        <w:gridCol w:w="4535"/>
        <w:gridCol w:w="2268"/>
        <w:gridCol w:w="2268"/>
      </w:tblGrid>
      <w:tr w:rsidR="001D4574" w:rsidRPr="009C2AA6" w:rsidTr="009C2AA6">
        <w:tc>
          <w:tcPr>
            <w:tcW w:w="4535" w:type="dxa"/>
            <w:tcBorders>
              <w:top w:val="nil"/>
              <w:bottom w:val="single" w:sz="4" w:space="0" w:color="auto"/>
              <w:right w:val="nil"/>
            </w:tcBorders>
          </w:tcPr>
          <w:p w:rsidR="001D4574" w:rsidRPr="009C2AA6" w:rsidRDefault="001D4574" w:rsidP="009529FF">
            <w:pPr>
              <w:spacing w:line="240" w:lineRule="auto"/>
              <w:rPr>
                <w:b/>
                <w:szCs w:val="18"/>
              </w:rPr>
            </w:pPr>
          </w:p>
        </w:tc>
        <w:tc>
          <w:tcPr>
            <w:tcW w:w="2268" w:type="dxa"/>
            <w:tcBorders>
              <w:top w:val="nil"/>
              <w:left w:val="nil"/>
              <w:bottom w:val="single" w:sz="4" w:space="0" w:color="auto"/>
              <w:right w:val="nil"/>
            </w:tcBorders>
          </w:tcPr>
          <w:p w:rsidR="001D4574" w:rsidRPr="009C2AA6" w:rsidRDefault="001D4574" w:rsidP="005F1EC9">
            <w:pPr>
              <w:pStyle w:val="Tabellentext"/>
              <w:rPr>
                <w:b/>
                <w:szCs w:val="18"/>
              </w:rPr>
            </w:pPr>
            <w:r w:rsidRPr="009C2AA6">
              <w:rPr>
                <w:b/>
                <w:szCs w:val="18"/>
              </w:rPr>
              <w:t>Angebot</w:t>
            </w:r>
          </w:p>
        </w:tc>
        <w:tc>
          <w:tcPr>
            <w:tcW w:w="2268" w:type="dxa"/>
            <w:tcBorders>
              <w:top w:val="nil"/>
              <w:left w:val="nil"/>
              <w:bottom w:val="single" w:sz="4" w:space="0" w:color="auto"/>
            </w:tcBorders>
          </w:tcPr>
          <w:p w:rsidR="001D4574" w:rsidRPr="009C2AA6" w:rsidRDefault="001D4574" w:rsidP="005F1EC9">
            <w:pPr>
              <w:pStyle w:val="Tabellentext"/>
              <w:rPr>
                <w:b/>
                <w:szCs w:val="18"/>
              </w:rPr>
            </w:pPr>
            <w:r w:rsidRPr="009C2AA6">
              <w:rPr>
                <w:b/>
                <w:szCs w:val="18"/>
              </w:rPr>
              <w:t>Bereinigung</w:t>
            </w:r>
          </w:p>
        </w:tc>
      </w:tr>
      <w:tr w:rsidR="001D4574" w:rsidRPr="009C2AA6" w:rsidTr="009C2AA6">
        <w:tc>
          <w:tcPr>
            <w:tcW w:w="4535" w:type="dxa"/>
            <w:tcBorders>
              <w:top w:val="single" w:sz="4" w:space="0" w:color="auto"/>
            </w:tcBorders>
          </w:tcPr>
          <w:p w:rsidR="001D4574" w:rsidRPr="00AD4E32" w:rsidRDefault="001D4574" w:rsidP="00D267EF">
            <w:pPr>
              <w:pStyle w:val="Tabellentext"/>
              <w:rPr>
                <w:szCs w:val="18"/>
              </w:rPr>
            </w:pPr>
            <w:r w:rsidRPr="00AD4E32">
              <w:rPr>
                <w:szCs w:val="18"/>
              </w:rPr>
              <w:t xml:space="preserve">Total Honorarleistungen </w:t>
            </w:r>
            <w:r w:rsidR="00D267EF" w:rsidRPr="00AD4E32">
              <w:rPr>
                <w:szCs w:val="18"/>
              </w:rPr>
              <w:t>Gesamtleitung</w:t>
            </w:r>
          </w:p>
        </w:tc>
        <w:tc>
          <w:tcPr>
            <w:tcW w:w="2268" w:type="dxa"/>
            <w:tcBorders>
              <w:top w:val="single" w:sz="4" w:space="0" w:color="auto"/>
            </w:tcBorders>
          </w:tcPr>
          <w:p w:rsidR="001D4574" w:rsidRPr="00AD4E32" w:rsidRDefault="001D4574" w:rsidP="00D654B4">
            <w:pPr>
              <w:pStyle w:val="Tabellentext"/>
              <w:tabs>
                <w:tab w:val="right" w:pos="2039"/>
              </w:tabs>
              <w:rPr>
                <w:szCs w:val="18"/>
              </w:rPr>
            </w:pPr>
            <w:r w:rsidRPr="00AD4E32">
              <w:rPr>
                <w:szCs w:val="18"/>
              </w:rPr>
              <w:t>CHF</w:t>
            </w:r>
            <w:r w:rsidRPr="00AD4E32">
              <w:rPr>
                <w:szCs w:val="18"/>
              </w:rPr>
              <w:tab/>
            </w:r>
            <w:r w:rsidR="00D654B4" w:rsidRPr="00AD4E32">
              <w:rPr>
                <w:szCs w:val="18"/>
              </w:rPr>
              <w:fldChar w:fldCharType="begin">
                <w:ffData>
                  <w:name w:val="Text7"/>
                  <w:enabled/>
                  <w:calcOnExit w:val="0"/>
                  <w:textInput/>
                </w:ffData>
              </w:fldChar>
            </w:r>
            <w:r w:rsidR="00D654B4" w:rsidRPr="00AD4E32">
              <w:rPr>
                <w:szCs w:val="18"/>
              </w:rPr>
              <w:instrText xml:space="preserve"> FORMTEXT </w:instrText>
            </w:r>
            <w:r w:rsidR="00D654B4" w:rsidRPr="00AD4E32">
              <w:rPr>
                <w:szCs w:val="18"/>
              </w:rPr>
            </w:r>
            <w:r w:rsidR="00D654B4"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00D654B4" w:rsidRPr="00AD4E32">
              <w:rPr>
                <w:szCs w:val="18"/>
              </w:rPr>
              <w:fldChar w:fldCharType="end"/>
            </w:r>
          </w:p>
        </w:tc>
        <w:tc>
          <w:tcPr>
            <w:tcW w:w="2268" w:type="dxa"/>
            <w:tcBorders>
              <w:top w:val="single" w:sz="4" w:space="0" w:color="auto"/>
            </w:tcBorders>
          </w:tcPr>
          <w:p w:rsidR="001D4574" w:rsidRPr="00AD4E32" w:rsidRDefault="001D4574" w:rsidP="00D654B4">
            <w:pPr>
              <w:pStyle w:val="Tabellentext"/>
              <w:tabs>
                <w:tab w:val="right" w:pos="2043"/>
              </w:tabs>
              <w:rPr>
                <w:szCs w:val="18"/>
              </w:rPr>
            </w:pPr>
            <w:r w:rsidRPr="00AD4E32">
              <w:rPr>
                <w:szCs w:val="18"/>
              </w:rPr>
              <w:t>CHF</w:t>
            </w:r>
            <w:r w:rsidRPr="00AD4E32">
              <w:rPr>
                <w:szCs w:val="18"/>
              </w:rPr>
              <w:tab/>
            </w:r>
            <w:r w:rsidRPr="00AD4E32">
              <w:rPr>
                <w:szCs w:val="18"/>
              </w:rPr>
              <w:fldChar w:fldCharType="begin">
                <w:ffData>
                  <w:name w:val="Text10"/>
                  <w:enabled/>
                  <w:calcOnExit w:val="0"/>
                  <w:textInput/>
                </w:ffData>
              </w:fldChar>
            </w:r>
            <w:bookmarkStart w:id="2" w:name="Text10"/>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bookmarkEnd w:id="2"/>
          </w:p>
        </w:tc>
      </w:tr>
      <w:tr w:rsidR="00D267EF" w:rsidRPr="009C2AA6" w:rsidTr="009C2AA6">
        <w:tc>
          <w:tcPr>
            <w:tcW w:w="4535" w:type="dxa"/>
            <w:tcBorders>
              <w:top w:val="single" w:sz="4" w:space="0" w:color="auto"/>
            </w:tcBorders>
          </w:tcPr>
          <w:p w:rsidR="00D267EF" w:rsidRPr="00AD4E32" w:rsidRDefault="00D267EF" w:rsidP="00AD4E32">
            <w:pPr>
              <w:pStyle w:val="Tabellentext"/>
              <w:rPr>
                <w:szCs w:val="18"/>
              </w:rPr>
            </w:pPr>
            <w:r w:rsidRPr="00AD4E32">
              <w:rPr>
                <w:szCs w:val="18"/>
              </w:rPr>
              <w:t>Total Honorarleistungen Projektierung</w:t>
            </w:r>
          </w:p>
        </w:tc>
        <w:tc>
          <w:tcPr>
            <w:tcW w:w="2268" w:type="dxa"/>
            <w:tcBorders>
              <w:top w:val="single" w:sz="4" w:space="0" w:color="auto"/>
            </w:tcBorders>
          </w:tcPr>
          <w:p w:rsidR="00D267EF" w:rsidRPr="00AD4E32" w:rsidRDefault="00D267EF" w:rsidP="00D267EF">
            <w:pPr>
              <w:pStyle w:val="Tabellentext"/>
              <w:tabs>
                <w:tab w:val="right" w:pos="2039"/>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c>
          <w:tcPr>
            <w:tcW w:w="2268" w:type="dxa"/>
            <w:tcBorders>
              <w:top w:val="single" w:sz="4" w:space="0" w:color="auto"/>
            </w:tcBorders>
          </w:tcPr>
          <w:p w:rsidR="00D267EF" w:rsidRPr="00AD4E32" w:rsidRDefault="00D267EF" w:rsidP="00D267EF">
            <w:pPr>
              <w:pStyle w:val="Tabellentext"/>
              <w:tabs>
                <w:tab w:val="right" w:pos="2043"/>
              </w:tabs>
              <w:rPr>
                <w:szCs w:val="18"/>
              </w:rPr>
            </w:pPr>
            <w:r w:rsidRPr="00AD4E32">
              <w:rPr>
                <w:szCs w:val="18"/>
              </w:rPr>
              <w:t>CHF</w:t>
            </w:r>
            <w:r w:rsidRPr="00AD4E32">
              <w:rPr>
                <w:szCs w:val="18"/>
              </w:rPr>
              <w:tab/>
            </w:r>
            <w:r w:rsidRPr="00AD4E32">
              <w:rPr>
                <w:szCs w:val="18"/>
              </w:rPr>
              <w:fldChar w:fldCharType="begin">
                <w:ffData>
                  <w:name w:val="Text10"/>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r>
      <w:tr w:rsidR="00D267EF" w:rsidRPr="009C2AA6" w:rsidTr="009C2AA6">
        <w:tc>
          <w:tcPr>
            <w:tcW w:w="4535" w:type="dxa"/>
          </w:tcPr>
          <w:p w:rsidR="00D267EF" w:rsidRPr="00AD4E32" w:rsidRDefault="00D267EF" w:rsidP="00D267EF">
            <w:pPr>
              <w:pStyle w:val="Tabellentext"/>
              <w:rPr>
                <w:szCs w:val="18"/>
              </w:rPr>
            </w:pPr>
            <w:r w:rsidRPr="00AD4E32">
              <w:rPr>
                <w:szCs w:val="18"/>
              </w:rPr>
              <w:t>Total Honorarleistungen Ausschreibung</w:t>
            </w:r>
          </w:p>
        </w:tc>
        <w:tc>
          <w:tcPr>
            <w:tcW w:w="2268" w:type="dxa"/>
          </w:tcPr>
          <w:p w:rsidR="00D267EF" w:rsidRPr="00AD4E32" w:rsidRDefault="00D267EF" w:rsidP="00D267EF">
            <w:pPr>
              <w:pStyle w:val="Tabellentext"/>
              <w:tabs>
                <w:tab w:val="right" w:pos="2039"/>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c>
          <w:tcPr>
            <w:tcW w:w="2268" w:type="dxa"/>
          </w:tcPr>
          <w:p w:rsidR="00D267EF" w:rsidRPr="00AD4E32" w:rsidRDefault="00D267EF" w:rsidP="00D267EF">
            <w:pPr>
              <w:pStyle w:val="Tabellentext"/>
              <w:tabs>
                <w:tab w:val="right" w:pos="2043"/>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r>
      <w:tr w:rsidR="00D267EF" w:rsidRPr="009C2AA6" w:rsidTr="009C2AA6">
        <w:tc>
          <w:tcPr>
            <w:tcW w:w="4535" w:type="dxa"/>
          </w:tcPr>
          <w:p w:rsidR="00D267EF" w:rsidRPr="00AD4E32" w:rsidRDefault="00D267EF" w:rsidP="00D267EF">
            <w:pPr>
              <w:pStyle w:val="Tabellentext"/>
              <w:rPr>
                <w:szCs w:val="18"/>
              </w:rPr>
            </w:pPr>
            <w:r w:rsidRPr="00AD4E32">
              <w:rPr>
                <w:szCs w:val="18"/>
              </w:rPr>
              <w:t>Total Honorarleistungen Realisierung</w:t>
            </w:r>
          </w:p>
        </w:tc>
        <w:tc>
          <w:tcPr>
            <w:tcW w:w="2268" w:type="dxa"/>
          </w:tcPr>
          <w:p w:rsidR="00D267EF" w:rsidRPr="00AD4E32" w:rsidRDefault="00D267EF" w:rsidP="00D267EF">
            <w:pPr>
              <w:pStyle w:val="Tabellentext"/>
              <w:tabs>
                <w:tab w:val="right" w:pos="2039"/>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c>
          <w:tcPr>
            <w:tcW w:w="2268" w:type="dxa"/>
          </w:tcPr>
          <w:p w:rsidR="00D267EF" w:rsidRPr="00AD4E32" w:rsidRDefault="00D267EF" w:rsidP="00D267EF">
            <w:pPr>
              <w:pStyle w:val="Tabellentext"/>
              <w:tabs>
                <w:tab w:val="right" w:pos="2043"/>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r>
      <w:tr w:rsidR="00D267EF" w:rsidRPr="009C2AA6" w:rsidTr="009C2AA6">
        <w:tc>
          <w:tcPr>
            <w:tcW w:w="4535" w:type="dxa"/>
          </w:tcPr>
          <w:p w:rsidR="00D267EF" w:rsidRPr="00AD4E32" w:rsidRDefault="00AD4E32" w:rsidP="00D267EF">
            <w:pPr>
              <w:pStyle w:val="Tabellentext"/>
              <w:rPr>
                <w:szCs w:val="18"/>
              </w:rPr>
            </w:pPr>
            <w:r w:rsidRPr="00AD4E32">
              <w:rPr>
                <w:szCs w:val="18"/>
              </w:rPr>
              <w:t>Öffentl</w:t>
            </w:r>
            <w:r w:rsidR="00D267EF" w:rsidRPr="00AD4E32">
              <w:rPr>
                <w:szCs w:val="18"/>
              </w:rPr>
              <w:t>ichkeitsarbeit (vorgegeben)</w:t>
            </w:r>
          </w:p>
        </w:tc>
        <w:tc>
          <w:tcPr>
            <w:tcW w:w="2268" w:type="dxa"/>
          </w:tcPr>
          <w:p w:rsidR="00D267EF" w:rsidRPr="00AD4E32" w:rsidRDefault="00D267EF" w:rsidP="00AD4E32">
            <w:pPr>
              <w:pStyle w:val="Tabellentext"/>
              <w:tabs>
                <w:tab w:val="right" w:pos="2039"/>
              </w:tabs>
              <w:rPr>
                <w:szCs w:val="18"/>
              </w:rPr>
            </w:pPr>
            <w:r w:rsidRPr="00AD4E32">
              <w:rPr>
                <w:szCs w:val="18"/>
              </w:rPr>
              <w:t>CHF</w:t>
            </w:r>
            <w:r w:rsidRPr="00AD4E32">
              <w:rPr>
                <w:szCs w:val="18"/>
              </w:rPr>
              <w:tab/>
            </w:r>
            <w:r w:rsidR="00AD4E32">
              <w:rPr>
                <w:szCs w:val="18"/>
              </w:rPr>
              <w:t>25'000.00</w:t>
            </w:r>
          </w:p>
        </w:tc>
        <w:tc>
          <w:tcPr>
            <w:tcW w:w="2268" w:type="dxa"/>
          </w:tcPr>
          <w:p w:rsidR="00D267EF" w:rsidRPr="00AD4E32" w:rsidRDefault="00D267EF" w:rsidP="00D267EF">
            <w:pPr>
              <w:pStyle w:val="Tabellentext"/>
              <w:tabs>
                <w:tab w:val="right" w:pos="2043"/>
              </w:tabs>
              <w:rPr>
                <w:szCs w:val="18"/>
              </w:rPr>
            </w:pPr>
            <w:r w:rsidRPr="00AD4E32">
              <w:rPr>
                <w:szCs w:val="18"/>
              </w:rPr>
              <w:t>CHF</w:t>
            </w:r>
            <w:r w:rsidRPr="00AD4E32">
              <w:rPr>
                <w:szCs w:val="18"/>
              </w:rPr>
              <w:tab/>
            </w:r>
            <w:r w:rsidRPr="00AD4E32">
              <w:rPr>
                <w:szCs w:val="18"/>
              </w:rPr>
              <w:fldChar w:fldCharType="begin">
                <w:ffData>
                  <w:name w:val="Text7"/>
                  <w:enabled/>
                  <w:calcOnExit w:val="0"/>
                  <w:textInput/>
                </w:ffData>
              </w:fldChar>
            </w:r>
            <w:r w:rsidRPr="00AD4E32">
              <w:rPr>
                <w:szCs w:val="18"/>
              </w:rPr>
              <w:instrText xml:space="preserve"> FORMTEXT </w:instrText>
            </w:r>
            <w:r w:rsidRPr="00AD4E32">
              <w:rPr>
                <w:szCs w:val="18"/>
              </w:rPr>
            </w:r>
            <w:r w:rsidRPr="00AD4E32">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AD4E32">
              <w:rPr>
                <w:szCs w:val="18"/>
              </w:rPr>
              <w:fldChar w:fldCharType="end"/>
            </w:r>
          </w:p>
        </w:tc>
      </w:tr>
      <w:tr w:rsidR="00D267EF" w:rsidRPr="009C2AA6" w:rsidTr="006A30D7">
        <w:tc>
          <w:tcPr>
            <w:tcW w:w="4535" w:type="dxa"/>
          </w:tcPr>
          <w:p w:rsidR="00D267EF" w:rsidRPr="009C2AA6" w:rsidRDefault="00D267EF" w:rsidP="00D267EF">
            <w:pPr>
              <w:pStyle w:val="Tabellentext"/>
              <w:rPr>
                <w:szCs w:val="18"/>
              </w:rPr>
            </w:pPr>
            <w:r w:rsidRPr="009C2AA6">
              <w:rPr>
                <w:szCs w:val="18"/>
              </w:rPr>
              <w:t>Zwischentotal 1 (Honorar brutto)</w:t>
            </w:r>
          </w:p>
        </w:tc>
        <w:tc>
          <w:tcPr>
            <w:tcW w:w="2268" w:type="dxa"/>
            <w:tcBorders>
              <w:top w:val="single" w:sz="8" w:space="0" w:color="auto"/>
              <w:bottom w:val="single" w:sz="4" w:space="0" w:color="auto"/>
            </w:tcBorders>
          </w:tcPr>
          <w:p w:rsidR="00D267EF" w:rsidRPr="009C2AA6" w:rsidRDefault="00D267EF" w:rsidP="00D267EF">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276"/>
                  <w:enabled/>
                  <w:calcOnExit w:val="0"/>
                  <w:textInput/>
                </w:ffData>
              </w:fldChar>
            </w:r>
            <w:bookmarkStart w:id="3" w:name="Text276"/>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3"/>
          </w:p>
        </w:tc>
        <w:tc>
          <w:tcPr>
            <w:tcW w:w="2268" w:type="dxa"/>
            <w:tcBorders>
              <w:top w:val="single" w:sz="8" w:space="0" w:color="auto"/>
              <w:bottom w:val="single" w:sz="4"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277"/>
                  <w:enabled/>
                  <w:calcOnExit w:val="0"/>
                  <w:textInput/>
                </w:ffData>
              </w:fldChar>
            </w:r>
            <w:bookmarkStart w:id="4" w:name="Text277"/>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4"/>
          </w:p>
        </w:tc>
      </w:tr>
      <w:tr w:rsidR="00D267EF" w:rsidRPr="009C2AA6" w:rsidTr="006A30D7">
        <w:tc>
          <w:tcPr>
            <w:tcW w:w="4535" w:type="dxa"/>
          </w:tcPr>
          <w:p w:rsidR="00D267EF" w:rsidRPr="009C2AA6" w:rsidRDefault="00D267EF" w:rsidP="00D267EF">
            <w:pPr>
              <w:pStyle w:val="Tabellentext"/>
              <w:rPr>
                <w:szCs w:val="18"/>
              </w:rPr>
            </w:pPr>
            <w:r w:rsidRPr="009C2AA6">
              <w:rPr>
                <w:szCs w:val="18"/>
              </w:rPr>
              <w:t xml:space="preserve">- </w:t>
            </w:r>
            <w:r w:rsidRPr="009C2AA6">
              <w:rPr>
                <w:szCs w:val="18"/>
              </w:rPr>
              <w:fldChar w:fldCharType="begin">
                <w:ffData>
                  <w:name w:val="Text123"/>
                  <w:enabled/>
                  <w:calcOnExit w:val="0"/>
                  <w:textInput>
                    <w:default w:val="............."/>
                  </w:textInput>
                </w:ffData>
              </w:fldChar>
            </w:r>
            <w:bookmarkStart w:id="5" w:name="Text123"/>
            <w:r w:rsidRPr="009C2AA6">
              <w:rPr>
                <w:szCs w:val="18"/>
              </w:rPr>
              <w:instrText xml:space="preserve"> FORMTEXT </w:instrText>
            </w:r>
            <w:r w:rsidRPr="009C2AA6">
              <w:rPr>
                <w:szCs w:val="18"/>
              </w:rPr>
            </w:r>
            <w:r w:rsidRPr="009C2AA6">
              <w:rPr>
                <w:szCs w:val="18"/>
              </w:rPr>
              <w:fldChar w:fldCharType="separate"/>
            </w:r>
            <w:r w:rsidR="004E560E">
              <w:rPr>
                <w:noProof/>
                <w:szCs w:val="18"/>
              </w:rPr>
              <w:t>.............</w:t>
            </w:r>
            <w:r w:rsidRPr="009C2AA6">
              <w:rPr>
                <w:szCs w:val="18"/>
              </w:rPr>
              <w:fldChar w:fldCharType="end"/>
            </w:r>
            <w:bookmarkEnd w:id="5"/>
            <w:r w:rsidRPr="009C2AA6">
              <w:rPr>
                <w:szCs w:val="18"/>
              </w:rPr>
              <w:t xml:space="preserve"> % Rabatt</w:t>
            </w:r>
          </w:p>
        </w:tc>
        <w:tc>
          <w:tcPr>
            <w:tcW w:w="2268" w:type="dxa"/>
            <w:tcBorders>
              <w:top w:val="single" w:sz="4" w:space="0" w:color="auto"/>
              <w:bottom w:val="single" w:sz="8" w:space="0" w:color="auto"/>
            </w:tcBorders>
          </w:tcPr>
          <w:p w:rsidR="00D267EF" w:rsidRPr="009C2AA6" w:rsidRDefault="00D267EF" w:rsidP="00D267EF">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8"/>
                  <w:enabled/>
                  <w:calcOnExit w:val="0"/>
                  <w:textInput/>
                </w:ffData>
              </w:fldChar>
            </w:r>
            <w:bookmarkStart w:id="6" w:name="Text8"/>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6"/>
          </w:p>
        </w:tc>
        <w:tc>
          <w:tcPr>
            <w:tcW w:w="2268" w:type="dxa"/>
            <w:tcBorders>
              <w:top w:val="single" w:sz="4" w:space="0" w:color="auto"/>
              <w:bottom w:val="single" w:sz="8"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9"/>
                  <w:enabled/>
                  <w:calcOnExit w:val="0"/>
                  <w:textInput/>
                </w:ffData>
              </w:fldChar>
            </w:r>
            <w:bookmarkStart w:id="7" w:name="Text9"/>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7"/>
          </w:p>
        </w:tc>
      </w:tr>
      <w:tr w:rsidR="00D267EF" w:rsidRPr="009C2AA6" w:rsidTr="006A30D7">
        <w:tc>
          <w:tcPr>
            <w:tcW w:w="4535" w:type="dxa"/>
          </w:tcPr>
          <w:p w:rsidR="00D267EF" w:rsidRPr="009C2AA6" w:rsidRDefault="00D267EF" w:rsidP="00D267EF">
            <w:pPr>
              <w:pStyle w:val="Tabellentext"/>
              <w:rPr>
                <w:szCs w:val="18"/>
              </w:rPr>
            </w:pPr>
            <w:r w:rsidRPr="009C2AA6">
              <w:rPr>
                <w:szCs w:val="18"/>
              </w:rPr>
              <w:t>Honorar netto</w:t>
            </w:r>
          </w:p>
        </w:tc>
        <w:tc>
          <w:tcPr>
            <w:tcW w:w="2268" w:type="dxa"/>
            <w:tcBorders>
              <w:top w:val="single" w:sz="8" w:space="0" w:color="auto"/>
              <w:bottom w:val="single" w:sz="4" w:space="0" w:color="auto"/>
            </w:tcBorders>
          </w:tcPr>
          <w:p w:rsidR="00D267EF" w:rsidRPr="009C2AA6" w:rsidRDefault="00D267EF" w:rsidP="00D267EF">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bookmarkStart w:id="8" w:name="Text11"/>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8"/>
          </w:p>
        </w:tc>
        <w:tc>
          <w:tcPr>
            <w:tcW w:w="2268" w:type="dxa"/>
            <w:tcBorders>
              <w:top w:val="single" w:sz="8" w:space="0" w:color="auto"/>
              <w:bottom w:val="single" w:sz="4"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2"/>
                  <w:enabled/>
                  <w:calcOnExit w:val="0"/>
                  <w:textInput/>
                </w:ffData>
              </w:fldChar>
            </w:r>
            <w:bookmarkStart w:id="9" w:name="Text12"/>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9"/>
          </w:p>
        </w:tc>
      </w:tr>
      <w:tr w:rsidR="00D267EF" w:rsidRPr="009C2AA6" w:rsidTr="00AD4E32">
        <w:trPr>
          <w:trHeight w:hRule="exact" w:val="312"/>
        </w:trPr>
        <w:tc>
          <w:tcPr>
            <w:tcW w:w="4535" w:type="dxa"/>
          </w:tcPr>
          <w:p w:rsidR="00D267EF" w:rsidRPr="009C2AA6" w:rsidRDefault="00AD4E32" w:rsidP="00AD4E32">
            <w:pPr>
              <w:pStyle w:val="Tabellentext"/>
              <w:suppressAutoHyphens/>
              <w:rPr>
                <w:szCs w:val="18"/>
              </w:rPr>
            </w:pPr>
            <w:r w:rsidRPr="00AD4E32">
              <w:rPr>
                <w:szCs w:val="18"/>
              </w:rPr>
              <w:t>Dokumentationskosten</w:t>
            </w:r>
            <w:r w:rsidR="00D267EF" w:rsidRPr="00AD4E32">
              <w:rPr>
                <w:szCs w:val="18"/>
              </w:rPr>
              <w:t xml:space="preserve"> nach Aufwand</w:t>
            </w:r>
            <w:r w:rsidRPr="00AD4E32">
              <w:rPr>
                <w:szCs w:val="18"/>
              </w:rPr>
              <w:t xml:space="preserve"> (vorgegeben)</w:t>
            </w:r>
          </w:p>
        </w:tc>
        <w:tc>
          <w:tcPr>
            <w:tcW w:w="2268" w:type="dxa"/>
            <w:tcBorders>
              <w:bottom w:val="single" w:sz="8" w:space="0" w:color="auto"/>
            </w:tcBorders>
          </w:tcPr>
          <w:p w:rsidR="00D267EF" w:rsidRPr="009C2AA6" w:rsidRDefault="00D267EF" w:rsidP="00AD4E32">
            <w:pPr>
              <w:pStyle w:val="Tabellentext"/>
              <w:tabs>
                <w:tab w:val="right" w:pos="2039"/>
              </w:tabs>
              <w:rPr>
                <w:szCs w:val="18"/>
              </w:rPr>
            </w:pPr>
            <w:r w:rsidRPr="009C2AA6">
              <w:rPr>
                <w:szCs w:val="18"/>
              </w:rPr>
              <w:t>CHF</w:t>
            </w:r>
            <w:r w:rsidRPr="009C2AA6">
              <w:rPr>
                <w:szCs w:val="18"/>
              </w:rPr>
              <w:tab/>
            </w:r>
            <w:r w:rsidR="00AD4E32">
              <w:rPr>
                <w:szCs w:val="18"/>
              </w:rPr>
              <w:t>15'000.00</w:t>
            </w:r>
          </w:p>
        </w:tc>
        <w:tc>
          <w:tcPr>
            <w:tcW w:w="2268" w:type="dxa"/>
            <w:tcBorders>
              <w:bottom w:val="single" w:sz="8"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p>
        </w:tc>
      </w:tr>
      <w:tr w:rsidR="00D267EF" w:rsidRPr="009C2AA6" w:rsidTr="006A30D7">
        <w:tc>
          <w:tcPr>
            <w:tcW w:w="4535" w:type="dxa"/>
          </w:tcPr>
          <w:p w:rsidR="00D267EF" w:rsidRPr="009C2AA6" w:rsidRDefault="00D267EF" w:rsidP="00D267EF">
            <w:pPr>
              <w:pStyle w:val="Tabellentext"/>
              <w:rPr>
                <w:szCs w:val="18"/>
              </w:rPr>
            </w:pPr>
            <w:r w:rsidRPr="009C2AA6">
              <w:rPr>
                <w:szCs w:val="18"/>
              </w:rPr>
              <w:t xml:space="preserve">Total Honorar netto und Nebenkosten </w:t>
            </w:r>
          </w:p>
        </w:tc>
        <w:tc>
          <w:tcPr>
            <w:tcW w:w="2268" w:type="dxa"/>
            <w:tcBorders>
              <w:top w:val="single" w:sz="8" w:space="0" w:color="auto"/>
              <w:bottom w:val="single" w:sz="4" w:space="0" w:color="auto"/>
            </w:tcBorders>
          </w:tcPr>
          <w:p w:rsidR="00D267EF" w:rsidRPr="009C2AA6" w:rsidRDefault="00D267EF" w:rsidP="00D267EF">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6"/>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p>
        </w:tc>
        <w:tc>
          <w:tcPr>
            <w:tcW w:w="2268" w:type="dxa"/>
            <w:tcBorders>
              <w:top w:val="single" w:sz="8" w:space="0" w:color="auto"/>
              <w:bottom w:val="single" w:sz="4"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7"/>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p>
        </w:tc>
      </w:tr>
      <w:tr w:rsidR="00D267EF" w:rsidRPr="009C2AA6" w:rsidTr="006A30D7">
        <w:tc>
          <w:tcPr>
            <w:tcW w:w="4535" w:type="dxa"/>
            <w:tcBorders>
              <w:bottom w:val="single" w:sz="8" w:space="0" w:color="auto"/>
            </w:tcBorders>
          </w:tcPr>
          <w:p w:rsidR="00D267EF" w:rsidRPr="009C2AA6" w:rsidRDefault="00D267EF" w:rsidP="00D267EF">
            <w:pPr>
              <w:pStyle w:val="Tabellentext"/>
              <w:rPr>
                <w:szCs w:val="18"/>
              </w:rPr>
            </w:pPr>
            <w:r w:rsidRPr="009C2AA6">
              <w:rPr>
                <w:szCs w:val="18"/>
              </w:rPr>
              <w:t xml:space="preserve">+ </w:t>
            </w:r>
            <w:r>
              <w:rPr>
                <w:szCs w:val="18"/>
              </w:rPr>
              <w:t>7.7</w:t>
            </w:r>
            <w:r w:rsidRPr="009C2AA6">
              <w:rPr>
                <w:szCs w:val="18"/>
              </w:rPr>
              <w:t xml:space="preserve"> % MWST</w:t>
            </w:r>
          </w:p>
        </w:tc>
        <w:tc>
          <w:tcPr>
            <w:tcW w:w="2268" w:type="dxa"/>
            <w:tcBorders>
              <w:top w:val="single" w:sz="4" w:space="0" w:color="auto"/>
              <w:bottom w:val="single" w:sz="8" w:space="0" w:color="auto"/>
            </w:tcBorders>
          </w:tcPr>
          <w:p w:rsidR="00D267EF" w:rsidRPr="009C2AA6" w:rsidRDefault="00D267EF" w:rsidP="00D267EF">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8"/>
                  <w:enabled/>
                  <w:calcOnExit w:val="0"/>
                  <w:textInput/>
                </w:ffData>
              </w:fldChar>
            </w:r>
            <w:bookmarkStart w:id="10" w:name="Text18"/>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10"/>
          </w:p>
        </w:tc>
        <w:tc>
          <w:tcPr>
            <w:tcW w:w="2268" w:type="dxa"/>
            <w:tcBorders>
              <w:top w:val="single" w:sz="4" w:space="0" w:color="auto"/>
              <w:bottom w:val="single" w:sz="8" w:space="0" w:color="auto"/>
            </w:tcBorders>
          </w:tcPr>
          <w:p w:rsidR="00D267EF" w:rsidRPr="009C2AA6" w:rsidRDefault="00D267EF" w:rsidP="00D267EF">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9"/>
                  <w:enabled/>
                  <w:calcOnExit w:val="0"/>
                  <w:textInput/>
                </w:ffData>
              </w:fldChar>
            </w:r>
            <w:bookmarkStart w:id="11" w:name="Text19"/>
            <w:r w:rsidRPr="009C2AA6">
              <w:rPr>
                <w:szCs w:val="18"/>
              </w:rPr>
              <w:instrText xml:space="preserve"> FORMTEXT </w:instrText>
            </w:r>
            <w:r w:rsidRPr="009C2AA6">
              <w:rPr>
                <w:szCs w:val="18"/>
              </w:rPr>
            </w:r>
            <w:r w:rsidRPr="009C2AA6">
              <w:rPr>
                <w:szCs w:val="18"/>
              </w:rPr>
              <w:fldChar w:fldCharType="separate"/>
            </w:r>
            <w:r w:rsidR="004E560E">
              <w:rPr>
                <w:noProof/>
                <w:szCs w:val="18"/>
              </w:rPr>
              <w:t> </w:t>
            </w:r>
            <w:r w:rsidR="004E560E">
              <w:rPr>
                <w:noProof/>
                <w:szCs w:val="18"/>
              </w:rPr>
              <w:t> </w:t>
            </w:r>
            <w:r w:rsidR="004E560E">
              <w:rPr>
                <w:noProof/>
                <w:szCs w:val="18"/>
              </w:rPr>
              <w:t> </w:t>
            </w:r>
            <w:r w:rsidR="004E560E">
              <w:rPr>
                <w:noProof/>
                <w:szCs w:val="18"/>
              </w:rPr>
              <w:t> </w:t>
            </w:r>
            <w:r w:rsidR="004E560E">
              <w:rPr>
                <w:noProof/>
                <w:szCs w:val="18"/>
              </w:rPr>
              <w:t> </w:t>
            </w:r>
            <w:r w:rsidRPr="009C2AA6">
              <w:rPr>
                <w:szCs w:val="18"/>
              </w:rPr>
              <w:fldChar w:fldCharType="end"/>
            </w:r>
            <w:bookmarkEnd w:id="11"/>
          </w:p>
        </w:tc>
      </w:tr>
      <w:tr w:rsidR="00D267EF" w:rsidRPr="009C2AA6" w:rsidTr="006A30D7">
        <w:tc>
          <w:tcPr>
            <w:tcW w:w="4535" w:type="dxa"/>
            <w:tcBorders>
              <w:top w:val="single" w:sz="8" w:space="0" w:color="auto"/>
              <w:bottom w:val="single" w:sz="8" w:space="0" w:color="auto"/>
            </w:tcBorders>
          </w:tcPr>
          <w:p w:rsidR="00D267EF" w:rsidRPr="009C2AA6" w:rsidRDefault="00D267EF" w:rsidP="00D267EF">
            <w:pPr>
              <w:pStyle w:val="Tabellentext"/>
              <w:rPr>
                <w:b/>
                <w:szCs w:val="18"/>
              </w:rPr>
            </w:pPr>
            <w:r w:rsidRPr="009C2AA6">
              <w:rPr>
                <w:b/>
                <w:szCs w:val="18"/>
              </w:rPr>
              <w:t>Total Angebot netto/inkl. MWST</w:t>
            </w:r>
          </w:p>
        </w:tc>
        <w:tc>
          <w:tcPr>
            <w:tcW w:w="2268" w:type="dxa"/>
            <w:tcBorders>
              <w:top w:val="single" w:sz="8" w:space="0" w:color="auto"/>
              <w:bottom w:val="single" w:sz="8" w:space="0" w:color="auto"/>
            </w:tcBorders>
          </w:tcPr>
          <w:p w:rsidR="00D267EF" w:rsidRPr="009C2AA6" w:rsidRDefault="00D267EF" w:rsidP="00D267EF">
            <w:pPr>
              <w:pStyle w:val="Tabellentext"/>
              <w:tabs>
                <w:tab w:val="right" w:pos="2039"/>
              </w:tabs>
              <w:rPr>
                <w:b/>
                <w:szCs w:val="18"/>
              </w:rPr>
            </w:pPr>
            <w:r w:rsidRPr="009C2AA6">
              <w:rPr>
                <w:b/>
                <w:szCs w:val="18"/>
              </w:rPr>
              <w:t>CHF</w:t>
            </w:r>
            <w:r w:rsidRPr="009C2AA6">
              <w:rPr>
                <w:b/>
                <w:szCs w:val="18"/>
              </w:rPr>
              <w:tab/>
            </w:r>
            <w:r w:rsidRPr="009C2AA6">
              <w:rPr>
                <w:b/>
                <w:szCs w:val="18"/>
              </w:rPr>
              <w:fldChar w:fldCharType="begin">
                <w:ffData>
                  <w:name w:val="Text125"/>
                  <w:enabled/>
                  <w:calcOnExit w:val="0"/>
                  <w:textInput/>
                </w:ffData>
              </w:fldChar>
            </w:r>
            <w:bookmarkStart w:id="12" w:name="Text125"/>
            <w:r w:rsidRPr="009C2AA6">
              <w:rPr>
                <w:b/>
                <w:szCs w:val="18"/>
              </w:rPr>
              <w:instrText xml:space="preserve"> FORMTEXT </w:instrText>
            </w:r>
            <w:r w:rsidRPr="009C2AA6">
              <w:rPr>
                <w:b/>
                <w:szCs w:val="18"/>
              </w:rPr>
            </w:r>
            <w:r w:rsidRPr="009C2AA6">
              <w:rPr>
                <w:b/>
                <w:szCs w:val="18"/>
              </w:rPr>
              <w:fldChar w:fldCharType="separate"/>
            </w:r>
            <w:r w:rsidR="004E560E">
              <w:rPr>
                <w:b/>
                <w:noProof/>
                <w:szCs w:val="18"/>
              </w:rPr>
              <w:t> </w:t>
            </w:r>
            <w:r w:rsidR="004E560E">
              <w:rPr>
                <w:b/>
                <w:noProof/>
                <w:szCs w:val="18"/>
              </w:rPr>
              <w:t> </w:t>
            </w:r>
            <w:r w:rsidR="004E560E">
              <w:rPr>
                <w:b/>
                <w:noProof/>
                <w:szCs w:val="18"/>
              </w:rPr>
              <w:t> </w:t>
            </w:r>
            <w:r w:rsidR="004E560E">
              <w:rPr>
                <w:b/>
                <w:noProof/>
                <w:szCs w:val="18"/>
              </w:rPr>
              <w:t> </w:t>
            </w:r>
            <w:r w:rsidR="004E560E">
              <w:rPr>
                <w:b/>
                <w:noProof/>
                <w:szCs w:val="18"/>
              </w:rPr>
              <w:t> </w:t>
            </w:r>
            <w:r w:rsidRPr="009C2AA6">
              <w:rPr>
                <w:b/>
                <w:szCs w:val="18"/>
              </w:rPr>
              <w:fldChar w:fldCharType="end"/>
            </w:r>
            <w:bookmarkEnd w:id="12"/>
          </w:p>
        </w:tc>
        <w:tc>
          <w:tcPr>
            <w:tcW w:w="2268" w:type="dxa"/>
            <w:tcBorders>
              <w:top w:val="single" w:sz="8" w:space="0" w:color="auto"/>
              <w:bottom w:val="single" w:sz="8" w:space="0" w:color="auto"/>
            </w:tcBorders>
          </w:tcPr>
          <w:p w:rsidR="00D267EF" w:rsidRPr="009C2AA6" w:rsidRDefault="00D267EF" w:rsidP="00D267EF">
            <w:pPr>
              <w:pStyle w:val="Tabellentext"/>
              <w:tabs>
                <w:tab w:val="right" w:pos="2043"/>
              </w:tabs>
              <w:rPr>
                <w:b/>
                <w:szCs w:val="18"/>
              </w:rPr>
            </w:pPr>
            <w:r w:rsidRPr="009C2AA6">
              <w:rPr>
                <w:b/>
                <w:szCs w:val="18"/>
              </w:rPr>
              <w:t>CHF</w:t>
            </w:r>
            <w:r w:rsidRPr="009C2AA6">
              <w:rPr>
                <w:b/>
                <w:szCs w:val="18"/>
              </w:rPr>
              <w:tab/>
            </w:r>
            <w:r w:rsidRPr="009C2AA6">
              <w:rPr>
                <w:b/>
                <w:szCs w:val="18"/>
              </w:rPr>
              <w:fldChar w:fldCharType="begin">
                <w:ffData>
                  <w:name w:val="Text20"/>
                  <w:enabled/>
                  <w:calcOnExit w:val="0"/>
                  <w:textInput/>
                </w:ffData>
              </w:fldChar>
            </w:r>
            <w:r w:rsidRPr="009C2AA6">
              <w:rPr>
                <w:b/>
                <w:szCs w:val="18"/>
              </w:rPr>
              <w:instrText xml:space="preserve"> FORMTEXT </w:instrText>
            </w:r>
            <w:r w:rsidRPr="009C2AA6">
              <w:rPr>
                <w:b/>
                <w:szCs w:val="18"/>
              </w:rPr>
            </w:r>
            <w:r w:rsidRPr="009C2AA6">
              <w:rPr>
                <w:b/>
                <w:szCs w:val="18"/>
              </w:rPr>
              <w:fldChar w:fldCharType="separate"/>
            </w:r>
            <w:r w:rsidR="004E560E">
              <w:rPr>
                <w:b/>
                <w:noProof/>
                <w:szCs w:val="18"/>
              </w:rPr>
              <w:t> </w:t>
            </w:r>
            <w:r w:rsidR="004E560E">
              <w:rPr>
                <w:b/>
                <w:noProof/>
                <w:szCs w:val="18"/>
              </w:rPr>
              <w:t> </w:t>
            </w:r>
            <w:r w:rsidR="004E560E">
              <w:rPr>
                <w:b/>
                <w:noProof/>
                <w:szCs w:val="18"/>
              </w:rPr>
              <w:t> </w:t>
            </w:r>
            <w:r w:rsidR="004E560E">
              <w:rPr>
                <w:b/>
                <w:noProof/>
                <w:szCs w:val="18"/>
              </w:rPr>
              <w:t> </w:t>
            </w:r>
            <w:r w:rsidR="004E560E">
              <w:rPr>
                <w:b/>
                <w:noProof/>
                <w:szCs w:val="18"/>
              </w:rPr>
              <w:t> </w:t>
            </w:r>
            <w:r w:rsidRPr="009C2AA6">
              <w:rPr>
                <w:b/>
                <w:szCs w:val="18"/>
              </w:rPr>
              <w:fldChar w:fldCharType="end"/>
            </w:r>
          </w:p>
        </w:tc>
      </w:tr>
    </w:tbl>
    <w:p w:rsidR="005F1EC9" w:rsidRPr="005F1EC9" w:rsidRDefault="005F1EC9" w:rsidP="00E8262F">
      <w:pPr>
        <w:pStyle w:val="Blocktext"/>
        <w:spacing w:before="140" w:line="240" w:lineRule="auto"/>
        <w:rPr>
          <w:sz w:val="16"/>
        </w:rPr>
      </w:pPr>
      <w:r w:rsidRPr="005F1EC9">
        <w:rPr>
          <w:sz w:val="16"/>
        </w:rPr>
        <w:t>Der Anbieter bestätigt mit seiner Unterschrift, von allen für seine Leistungserbringung relevanten Unterlagen, Bedingungen und rechtlichen Vorschriften Kenntnis genommen und sich mit den örtlichen und topographischen Gegebenheiten vertraut gemacht zu haben. Weiter hat er den Besteller auf alle aus seiner Sicht vorhandenen Mängel oder Unklarheiten des Projekts oder der Ausschreibungsunterlagen aufmerksam gemacht. Er bestätigt schliesslich, dass er für die vorgesehenen Arbeiten über die notwendigen technischen und fachlichen Kapazitäten verfügt.</w:t>
      </w:r>
    </w:p>
    <w:p w:rsidR="005F1EC9" w:rsidRPr="00E8262F" w:rsidRDefault="005F1EC9" w:rsidP="00BD1A7C">
      <w:pPr>
        <w:pStyle w:val="Blocktext"/>
        <w:rPr>
          <w:sz w:val="18"/>
          <w:szCs w:val="18"/>
        </w:rPr>
      </w:pPr>
      <w:r w:rsidRPr="00E8262F">
        <w:rPr>
          <w:sz w:val="18"/>
          <w:szCs w:val="18"/>
        </w:rPr>
        <w:t>Für die Verbindlichkeit und Richtigkeit des Angebots:</w:t>
      </w:r>
    </w:p>
    <w:tbl>
      <w:tblPr>
        <w:tblStyle w:val="Tabellenraster"/>
        <w:tblW w:w="9071" w:type="dxa"/>
        <w:tblBorders>
          <w:top w:val="none" w:sz="0" w:space="0" w:color="auto"/>
          <w:bottom w:val="none" w:sz="0" w:space="0" w:color="auto"/>
          <w:insideH w:val="none" w:sz="0" w:space="0" w:color="auto"/>
          <w:insideV w:val="none" w:sz="0" w:space="0" w:color="auto"/>
        </w:tblBorders>
        <w:tblLayout w:type="fixed"/>
        <w:tblCellMar>
          <w:bottom w:w="28" w:type="dxa"/>
        </w:tblCellMar>
        <w:tblLook w:val="01E0" w:firstRow="1" w:lastRow="1" w:firstColumn="1" w:lastColumn="1" w:noHBand="0" w:noVBand="0"/>
      </w:tblPr>
      <w:tblGrid>
        <w:gridCol w:w="1701"/>
        <w:gridCol w:w="3118"/>
        <w:gridCol w:w="4252"/>
      </w:tblGrid>
      <w:tr w:rsidR="00E8262F" w:rsidRPr="005C44CB" w:rsidTr="00512715">
        <w:tc>
          <w:tcPr>
            <w:tcW w:w="1701" w:type="dxa"/>
          </w:tcPr>
          <w:p w:rsidR="00E8262F" w:rsidRPr="005C44CB" w:rsidRDefault="00E8262F" w:rsidP="00182E22">
            <w:pPr>
              <w:pStyle w:val="Tabellentext"/>
            </w:pPr>
            <w:r>
              <w:t>Ort, Datum:</w:t>
            </w:r>
          </w:p>
        </w:tc>
        <w:tc>
          <w:tcPr>
            <w:tcW w:w="3118" w:type="dxa"/>
            <w:tcBorders>
              <w:bottom w:val="dotted" w:sz="4" w:space="0" w:color="auto"/>
            </w:tcBorders>
          </w:tcPr>
          <w:p w:rsidR="00E8262F" w:rsidRPr="005C44CB" w:rsidRDefault="00E8262F" w:rsidP="00182E22">
            <w:pPr>
              <w:pStyle w:val="Tabellentext"/>
            </w:pPr>
          </w:p>
        </w:tc>
        <w:tc>
          <w:tcPr>
            <w:tcW w:w="4252" w:type="dxa"/>
            <w:vMerge w:val="restart"/>
            <w:tcBorders>
              <w:left w:val="nil"/>
            </w:tcBorders>
          </w:tcPr>
          <w:p w:rsidR="00E8262F" w:rsidRPr="005C44CB" w:rsidRDefault="00E8262F" w:rsidP="00182E22">
            <w:pPr>
              <w:pStyle w:val="Tabellentext"/>
            </w:pPr>
            <w:r w:rsidRPr="005C44CB">
              <w:t>Stempel und Unterschrift(en)</w:t>
            </w:r>
            <w:r>
              <w:t xml:space="preserve"> </w:t>
            </w:r>
            <w:r w:rsidRPr="005C44CB">
              <w:t xml:space="preserve">des </w:t>
            </w:r>
            <w:r>
              <w:t>Anbieters</w:t>
            </w:r>
          </w:p>
        </w:tc>
      </w:tr>
      <w:tr w:rsidR="00E8262F" w:rsidRPr="005C44CB" w:rsidTr="00512715">
        <w:tc>
          <w:tcPr>
            <w:tcW w:w="1701" w:type="dxa"/>
          </w:tcPr>
          <w:p w:rsidR="00E8262F" w:rsidRPr="005C44CB" w:rsidRDefault="00E8262F" w:rsidP="00182E22">
            <w:pPr>
              <w:pStyle w:val="Tabellentext"/>
            </w:pPr>
            <w:r>
              <w:t>Auskunftsperson: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r w:rsidR="00E8262F" w:rsidRPr="005C44CB" w:rsidTr="00512715">
        <w:tc>
          <w:tcPr>
            <w:tcW w:w="1701" w:type="dxa"/>
          </w:tcPr>
          <w:p w:rsidR="00E8262F" w:rsidRPr="005C44CB" w:rsidRDefault="00E8262F" w:rsidP="00182E22">
            <w:pPr>
              <w:pStyle w:val="Tabellentext"/>
            </w:pPr>
            <w:r w:rsidRPr="005C44CB">
              <w:t>Telefon:</w:t>
            </w:r>
          </w:p>
        </w:tc>
        <w:tc>
          <w:tcPr>
            <w:tcW w:w="3118" w:type="dxa"/>
            <w:tcBorders>
              <w:top w:val="dotted" w:sz="4" w:space="0" w:color="auto"/>
              <w:bottom w:val="dotted" w:sz="4" w:space="0" w:color="auto"/>
            </w:tcBorders>
          </w:tcPr>
          <w:p w:rsidR="00E8262F" w:rsidRPr="005C44CB" w:rsidRDefault="00E8262F" w:rsidP="00182E22">
            <w:pPr>
              <w:pStyle w:val="Tabellentext"/>
            </w:pPr>
          </w:p>
        </w:tc>
        <w:tc>
          <w:tcPr>
            <w:tcW w:w="4252" w:type="dxa"/>
            <w:vMerge/>
            <w:tcBorders>
              <w:left w:val="nil"/>
            </w:tcBorders>
          </w:tcPr>
          <w:p w:rsidR="00E8262F" w:rsidRPr="005C44CB" w:rsidRDefault="00E8262F" w:rsidP="00182E22">
            <w:pPr>
              <w:pStyle w:val="Tabellentext"/>
            </w:pPr>
          </w:p>
        </w:tc>
      </w:tr>
    </w:tbl>
    <w:p w:rsidR="00276E6C" w:rsidRPr="00182E22" w:rsidRDefault="00276E6C" w:rsidP="00182E22">
      <w:pPr>
        <w:pStyle w:val="Blocktext"/>
      </w:pPr>
    </w:p>
    <w:sectPr w:rsidR="00276E6C" w:rsidRPr="00182E22" w:rsidSect="00C66107">
      <w:headerReference w:type="default" r:id="rId10"/>
      <w:footerReference w:type="default" r:id="rId11"/>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60E" w:rsidRDefault="004E560E">
      <w:r>
        <w:separator/>
      </w:r>
    </w:p>
    <w:p w:rsidR="004E560E" w:rsidRDefault="004E560E"/>
  </w:endnote>
  <w:endnote w:type="continuationSeparator" w:id="0">
    <w:p w:rsidR="004E560E" w:rsidRDefault="004E560E">
      <w:r>
        <w:continuationSeparator/>
      </w:r>
    </w:p>
    <w:p w:rsidR="004E560E" w:rsidRDefault="004E5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60E" w:rsidRPr="008B2339" w:rsidRDefault="004E560E" w:rsidP="00FB5C8F">
    <w:pPr>
      <w:spacing w:line="240" w:lineRule="auto"/>
      <w:rPr>
        <w:sz w:val="12"/>
        <w:szCs w:val="12"/>
        <w:lang w:val="fr-CH"/>
      </w:rPr>
    </w:pPr>
    <w:r w:rsidRPr="00FB5C8F">
      <w:rPr>
        <w:sz w:val="12"/>
        <w:szCs w:val="12"/>
      </w:rPr>
      <w:fldChar w:fldCharType="begin"/>
    </w:r>
    <w:r w:rsidRPr="008B2339">
      <w:rPr>
        <w:sz w:val="12"/>
        <w:szCs w:val="12"/>
        <w:lang w:val="fr-CH"/>
      </w:rPr>
      <w:instrText xml:space="preserve"> FILENAME  \* Lower \p  \* MERGEFORMAT </w:instrText>
    </w:r>
    <w:r w:rsidRPr="00FB5C8F">
      <w:rPr>
        <w:sz w:val="12"/>
        <w:szCs w:val="12"/>
      </w:rPr>
      <w:fldChar w:fldCharType="separate"/>
    </w:r>
    <w:r>
      <w:rPr>
        <w:noProof/>
        <w:sz w:val="12"/>
        <w:szCs w:val="12"/>
        <w:lang w:val="fr-CH"/>
      </w:rPr>
      <w:t>s:\64010\01\640-203140\4_ausfuehrung\01_submission\dienstleistung\submissionsunterlagen dl\05_angebot für planerleistungen_honorarangebot.docx</w:t>
    </w:r>
    <w:r w:rsidRPr="00FB5C8F">
      <w:rPr>
        <w:sz w:val="12"/>
        <w:szCs w:val="12"/>
      </w:rPr>
      <w:fldChar w:fldCharType="end"/>
    </w:r>
  </w:p>
  <w:p w:rsidR="004E560E" w:rsidRPr="00FB5C8F" w:rsidRDefault="004E560E" w:rsidP="00FB5C8F">
    <w:pPr>
      <w:spacing w:line="240" w:lineRule="auto"/>
      <w:rPr>
        <w:sz w:val="12"/>
        <w:szCs w:val="12"/>
      </w:rPr>
    </w:pPr>
    <w:r>
      <w:rPr>
        <w:sz w:val="12"/>
        <w:szCs w:val="12"/>
      </w:rPr>
      <w:t xml:space="preserve">241_104 / </w:t>
    </w:r>
    <w:r w:rsidRPr="00FB5C8F">
      <w:rPr>
        <w:sz w:val="12"/>
        <w:szCs w:val="12"/>
      </w:rPr>
      <w:t xml:space="preserve">Version </w:t>
    </w:r>
    <w:r>
      <w:rPr>
        <w:sz w:val="12"/>
        <w:szCs w:val="12"/>
      </w:rPr>
      <w:t>4.1</w:t>
    </w:r>
    <w:r w:rsidRPr="00FB5C8F">
      <w:rPr>
        <w:sz w:val="12"/>
        <w:szCs w:val="12"/>
      </w:rPr>
      <w:t xml:space="preserve">, </w:t>
    </w:r>
    <w:r>
      <w:rPr>
        <w:sz w:val="12"/>
        <w:szCs w:val="12"/>
      </w:rPr>
      <w:t>15.10.2018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4E560E" w:rsidTr="009529FF">
      <w:tc>
        <w:tcPr>
          <w:tcW w:w="7882" w:type="dxa"/>
          <w:tcMar>
            <w:left w:w="0" w:type="dxa"/>
            <w:right w:w="113" w:type="dxa"/>
          </w:tcMar>
        </w:tcPr>
        <w:p w:rsidR="004E560E" w:rsidRPr="007D7164" w:rsidRDefault="004E560E" w:rsidP="009529FF">
          <w:pPr>
            <w:pStyle w:val="Fuzeile"/>
            <w:rPr>
              <w:rStyle w:val="Funotenzeichen"/>
              <w:vertAlign w:val="baseline"/>
            </w:rPr>
          </w:pPr>
        </w:p>
      </w:tc>
      <w:tc>
        <w:tcPr>
          <w:tcW w:w="1077" w:type="dxa"/>
          <w:vAlign w:val="bottom"/>
        </w:tcPr>
        <w:p w:rsidR="004E560E" w:rsidRPr="007D7164" w:rsidRDefault="004E560E" w:rsidP="009529FF">
          <w:pPr>
            <w:pStyle w:val="Fuzeile"/>
            <w:jc w:val="right"/>
          </w:pPr>
          <w:r w:rsidRPr="007D7164">
            <w:fldChar w:fldCharType="begin"/>
          </w:r>
          <w:r w:rsidRPr="007D7164">
            <w:instrText>PAGE  \* Arabic  \* MERGEFORMAT</w:instrText>
          </w:r>
          <w:r w:rsidRPr="007D7164">
            <w:fldChar w:fldCharType="separate"/>
          </w:r>
          <w:r w:rsidR="00052C06">
            <w:rPr>
              <w:noProof/>
            </w:rPr>
            <w:t>2</w:t>
          </w:r>
          <w:r w:rsidRPr="007D7164">
            <w:fldChar w:fldCharType="end"/>
          </w:r>
          <w:r w:rsidRPr="007D7164">
            <w:t xml:space="preserve"> von </w:t>
          </w:r>
          <w:r>
            <w:rPr>
              <w:noProof/>
            </w:rPr>
            <w:fldChar w:fldCharType="begin"/>
          </w:r>
          <w:r>
            <w:rPr>
              <w:noProof/>
            </w:rPr>
            <w:instrText>NUMPAGES  \* Arabic  \* MERGEFORMAT</w:instrText>
          </w:r>
          <w:r>
            <w:rPr>
              <w:noProof/>
            </w:rPr>
            <w:fldChar w:fldCharType="separate"/>
          </w:r>
          <w:r w:rsidR="00052C06">
            <w:rPr>
              <w:noProof/>
            </w:rPr>
            <w:t>2</w:t>
          </w:r>
          <w:r>
            <w:rPr>
              <w:noProof/>
            </w:rPr>
            <w:fldChar w:fldCharType="end"/>
          </w:r>
        </w:p>
      </w:tc>
    </w:tr>
  </w:tbl>
  <w:p w:rsidR="004E560E" w:rsidRPr="00FB5C8F" w:rsidRDefault="004E560E" w:rsidP="00DD47AA">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60E" w:rsidRDefault="004E560E">
      <w:r>
        <w:separator/>
      </w:r>
    </w:p>
    <w:p w:rsidR="004E560E" w:rsidRDefault="004E560E"/>
  </w:footnote>
  <w:footnote w:type="continuationSeparator" w:id="0">
    <w:p w:rsidR="004E560E" w:rsidRDefault="004E560E">
      <w:r>
        <w:continuationSeparator/>
      </w:r>
    </w:p>
    <w:p w:rsidR="004E560E" w:rsidRDefault="004E56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60E" w:rsidRDefault="004E560E" w:rsidP="00E13FA1">
    <w:pPr>
      <w:pStyle w:val="Kopfzeile"/>
      <w:tabs>
        <w:tab w:val="left" w:pos="-2694"/>
      </w:tabs>
    </w:pPr>
    <w:r>
      <w:rPr>
        <w:noProof/>
        <w:lang w:val="de-DE" w:eastAsia="de-DE"/>
      </w:rPr>
      <w:drawing>
        <wp:anchor distT="0" distB="0" distL="114300" distR="114300" simplePos="0" relativeHeight="251661312" behindDoc="1" locked="0" layoutInCell="1" allowOverlap="1" wp14:anchorId="42B4E1F3" wp14:editId="304CF521">
          <wp:simplePos x="0" y="0"/>
          <wp:positionH relativeFrom="margin">
            <wp:posOffset>0</wp:posOffset>
          </wp:positionH>
          <wp:positionV relativeFrom="paragraph">
            <wp:posOffset>0</wp:posOffset>
          </wp:positionV>
          <wp:extent cx="900000" cy="45360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ntonAarga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45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60E" w:rsidRPr="001B697B" w:rsidRDefault="004E560E" w:rsidP="008F0007">
    <w:pPr>
      <w:pStyle w:val="Kopfzeile"/>
      <w:tabs>
        <w:tab w:val="left" w:pos="1134"/>
        <w:tab w:val="right" w:pos="8958"/>
      </w:tabs>
      <w:ind w:left="1134" w:hanging="1134"/>
    </w:pPr>
    <w:r w:rsidRPr="00AA5BD9">
      <w:t>Angebot</w:t>
    </w:r>
    <w:r>
      <w:t xml:space="preserve"> für </w:t>
    </w:r>
    <w:proofErr w:type="spellStart"/>
    <w:r>
      <w:t>Planerleistungen</w:t>
    </w:r>
    <w:proofErr w:type="spellEnd"/>
    <w:r w:rsidRPr="00AA5BD9">
      <w:t xml:space="preserve">; </w:t>
    </w:r>
    <w:r>
      <w:t>Honorarangebot</w:t>
    </w:r>
    <w:r>
      <w:tab/>
    </w:r>
    <w:r w:rsidRPr="001B697B">
      <w:t>Submissions</w:t>
    </w:r>
    <w:r>
      <w:t>-Nr.: 20180087</w:t>
    </w:r>
  </w:p>
  <w:p w:rsidR="004E560E" w:rsidRDefault="004E560E" w:rsidP="00276E6C">
    <w:pPr>
      <w:pStyle w:val="Kopfzeile"/>
      <w:tabs>
        <w:tab w:val="left" w:pos="1560"/>
      </w:tabs>
      <w:ind w:left="1560" w:hanging="1560"/>
    </w:pPr>
    <w:r>
      <w:t>Projekt:</w:t>
    </w:r>
    <w:r>
      <w:tab/>
      <w:t>Wohlen IO; K127/363 Zentralstrasse/Postplatz</w:t>
    </w:r>
  </w:p>
  <w:p w:rsidR="004E560E" w:rsidRDefault="004E560E" w:rsidP="00276E6C">
    <w:pPr>
      <w:pStyle w:val="Kopfzeile"/>
      <w:pBdr>
        <w:bottom w:val="single" w:sz="4" w:space="1" w:color="auto"/>
      </w:pBdr>
      <w:tabs>
        <w:tab w:val="left" w:pos="1560"/>
      </w:tabs>
    </w:pPr>
    <w:r>
      <w:t>Werk/Bauvorhaben:</w:t>
    </w:r>
    <w:r>
      <w:tab/>
      <w:t>Strassensanierung und Umgestaltung</w:t>
    </w:r>
  </w:p>
  <w:p w:rsidR="004E560E" w:rsidRDefault="004E560E" w:rsidP="008F0007">
    <w:pPr>
      <w:pStyle w:val="Kopfzeile"/>
      <w:pBdr>
        <w:bottom w:val="single" w:sz="4" w:space="1" w:color="auto"/>
      </w:pBdr>
    </w:pPr>
  </w:p>
  <w:p w:rsidR="004E560E" w:rsidRDefault="004E560E" w:rsidP="008F0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00CB2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132D3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14ED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67F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CECD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4"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5"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6"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7"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8"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9"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0"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1"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8"/>
  </w:num>
  <w:num w:numId="2">
    <w:abstractNumId w:val="3"/>
  </w:num>
  <w:num w:numId="3">
    <w:abstractNumId w:val="2"/>
  </w:num>
  <w:num w:numId="4">
    <w:abstractNumId w:val="0"/>
  </w:num>
  <w:num w:numId="5">
    <w:abstractNumId w:val="17"/>
  </w:num>
  <w:num w:numId="6">
    <w:abstractNumId w:val="18"/>
  </w:num>
  <w:num w:numId="7">
    <w:abstractNumId w:val="20"/>
  </w:num>
  <w:num w:numId="8">
    <w:abstractNumId w:val="14"/>
  </w:num>
  <w:num w:numId="9">
    <w:abstractNumId w:val="16"/>
  </w:num>
  <w:num w:numId="10">
    <w:abstractNumId w:val="21"/>
  </w:num>
  <w:num w:numId="11">
    <w:abstractNumId w:val="9"/>
  </w:num>
  <w:num w:numId="12">
    <w:abstractNumId w:val="15"/>
  </w:num>
  <w:num w:numId="13">
    <w:abstractNumId w:val="10"/>
  </w:num>
  <w:num w:numId="14">
    <w:abstractNumId w:val="13"/>
  </w:num>
  <w:num w:numId="15">
    <w:abstractNumId w:val="19"/>
  </w:num>
  <w:num w:numId="16">
    <w:abstractNumId w:val="12"/>
  </w:num>
  <w:num w:numId="17">
    <w:abstractNumId w:val="7"/>
  </w:num>
  <w:num w:numId="18">
    <w:abstractNumId w:val="6"/>
  </w:num>
  <w:num w:numId="19">
    <w:abstractNumId w:val="5"/>
  </w:num>
  <w:num w:numId="20">
    <w:abstractNumId w:val="4"/>
  </w:num>
  <w:num w:numId="21">
    <w:abstractNumId w:val="1"/>
  </w:num>
  <w:num w:numId="22">
    <w:abstractNumId w:val="10"/>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31"/>
    <w:rsid w:val="00002B33"/>
    <w:rsid w:val="0000627A"/>
    <w:rsid w:val="000260A8"/>
    <w:rsid w:val="0003545E"/>
    <w:rsid w:val="00040FD6"/>
    <w:rsid w:val="0005055C"/>
    <w:rsid w:val="00052C06"/>
    <w:rsid w:val="00055FA5"/>
    <w:rsid w:val="0005608B"/>
    <w:rsid w:val="00062C3F"/>
    <w:rsid w:val="0006531B"/>
    <w:rsid w:val="00072A3B"/>
    <w:rsid w:val="00073CD3"/>
    <w:rsid w:val="000750C1"/>
    <w:rsid w:val="00086BE4"/>
    <w:rsid w:val="000A576D"/>
    <w:rsid w:val="000A67FE"/>
    <w:rsid w:val="000A7BE1"/>
    <w:rsid w:val="000B2D70"/>
    <w:rsid w:val="000B3B9B"/>
    <w:rsid w:val="000B6A39"/>
    <w:rsid w:val="000B73F0"/>
    <w:rsid w:val="000C0A6F"/>
    <w:rsid w:val="000D78A8"/>
    <w:rsid w:val="000F2289"/>
    <w:rsid w:val="000F378B"/>
    <w:rsid w:val="000F79CA"/>
    <w:rsid w:val="00100419"/>
    <w:rsid w:val="00105406"/>
    <w:rsid w:val="001130AB"/>
    <w:rsid w:val="0011312B"/>
    <w:rsid w:val="00113FFE"/>
    <w:rsid w:val="001147D1"/>
    <w:rsid w:val="00120A67"/>
    <w:rsid w:val="00130C4A"/>
    <w:rsid w:val="001349C9"/>
    <w:rsid w:val="00137978"/>
    <w:rsid w:val="001433B9"/>
    <w:rsid w:val="00151F6B"/>
    <w:rsid w:val="00152BB3"/>
    <w:rsid w:val="001541AC"/>
    <w:rsid w:val="001543B5"/>
    <w:rsid w:val="00157BFC"/>
    <w:rsid w:val="00182E22"/>
    <w:rsid w:val="00186D97"/>
    <w:rsid w:val="00193614"/>
    <w:rsid w:val="001975A7"/>
    <w:rsid w:val="001A0D83"/>
    <w:rsid w:val="001A23D0"/>
    <w:rsid w:val="001C2130"/>
    <w:rsid w:val="001D1566"/>
    <w:rsid w:val="001D4574"/>
    <w:rsid w:val="001E6BDC"/>
    <w:rsid w:val="001F5040"/>
    <w:rsid w:val="002000E3"/>
    <w:rsid w:val="00204723"/>
    <w:rsid w:val="002107CB"/>
    <w:rsid w:val="00220640"/>
    <w:rsid w:val="00222C71"/>
    <w:rsid w:val="00222F0C"/>
    <w:rsid w:val="0022436B"/>
    <w:rsid w:val="002315B5"/>
    <w:rsid w:val="00236059"/>
    <w:rsid w:val="00241813"/>
    <w:rsid w:val="002421C9"/>
    <w:rsid w:val="00247A8B"/>
    <w:rsid w:val="00253748"/>
    <w:rsid w:val="002571B1"/>
    <w:rsid w:val="002607FA"/>
    <w:rsid w:val="002645DC"/>
    <w:rsid w:val="00270DBC"/>
    <w:rsid w:val="00271915"/>
    <w:rsid w:val="002764BD"/>
    <w:rsid w:val="00276705"/>
    <w:rsid w:val="00276E6C"/>
    <w:rsid w:val="0029349F"/>
    <w:rsid w:val="00294598"/>
    <w:rsid w:val="00295A68"/>
    <w:rsid w:val="0029620E"/>
    <w:rsid w:val="002A237B"/>
    <w:rsid w:val="002A4356"/>
    <w:rsid w:val="002A53C0"/>
    <w:rsid w:val="002A688E"/>
    <w:rsid w:val="002B3964"/>
    <w:rsid w:val="002B45EC"/>
    <w:rsid w:val="002C1FF5"/>
    <w:rsid w:val="002D4298"/>
    <w:rsid w:val="002D4E57"/>
    <w:rsid w:val="002E0B33"/>
    <w:rsid w:val="002E2D1B"/>
    <w:rsid w:val="002F024F"/>
    <w:rsid w:val="002F5A19"/>
    <w:rsid w:val="00304F45"/>
    <w:rsid w:val="00305FB3"/>
    <w:rsid w:val="003060EE"/>
    <w:rsid w:val="00315936"/>
    <w:rsid w:val="00322D36"/>
    <w:rsid w:val="00327AC0"/>
    <w:rsid w:val="00335B07"/>
    <w:rsid w:val="00335F74"/>
    <w:rsid w:val="00342F83"/>
    <w:rsid w:val="00345CA4"/>
    <w:rsid w:val="00345EF6"/>
    <w:rsid w:val="00346AC7"/>
    <w:rsid w:val="003538EC"/>
    <w:rsid w:val="00357B7E"/>
    <w:rsid w:val="003709F4"/>
    <w:rsid w:val="00374783"/>
    <w:rsid w:val="00377552"/>
    <w:rsid w:val="0038621B"/>
    <w:rsid w:val="00392995"/>
    <w:rsid w:val="00393C3D"/>
    <w:rsid w:val="00396159"/>
    <w:rsid w:val="003A293A"/>
    <w:rsid w:val="003A5C7A"/>
    <w:rsid w:val="003B770C"/>
    <w:rsid w:val="003D2A81"/>
    <w:rsid w:val="003D7243"/>
    <w:rsid w:val="003D7668"/>
    <w:rsid w:val="003D7A6E"/>
    <w:rsid w:val="003E30D8"/>
    <w:rsid w:val="003E46AD"/>
    <w:rsid w:val="003F1B1A"/>
    <w:rsid w:val="003F25E8"/>
    <w:rsid w:val="003F5E31"/>
    <w:rsid w:val="004015C8"/>
    <w:rsid w:val="00412C74"/>
    <w:rsid w:val="004140F0"/>
    <w:rsid w:val="004173AA"/>
    <w:rsid w:val="00422101"/>
    <w:rsid w:val="00426462"/>
    <w:rsid w:val="004356CE"/>
    <w:rsid w:val="0043661F"/>
    <w:rsid w:val="004370E3"/>
    <w:rsid w:val="004472F7"/>
    <w:rsid w:val="004505EB"/>
    <w:rsid w:val="00467057"/>
    <w:rsid w:val="00480EAD"/>
    <w:rsid w:val="00484533"/>
    <w:rsid w:val="00485BEE"/>
    <w:rsid w:val="00486D68"/>
    <w:rsid w:val="004913B4"/>
    <w:rsid w:val="00493944"/>
    <w:rsid w:val="00494AD2"/>
    <w:rsid w:val="00496494"/>
    <w:rsid w:val="004A3D59"/>
    <w:rsid w:val="004A425C"/>
    <w:rsid w:val="004A6782"/>
    <w:rsid w:val="004A6F67"/>
    <w:rsid w:val="004B36E5"/>
    <w:rsid w:val="004C1D88"/>
    <w:rsid w:val="004C47DD"/>
    <w:rsid w:val="004D5BAC"/>
    <w:rsid w:val="004D71B3"/>
    <w:rsid w:val="004E1981"/>
    <w:rsid w:val="004E560E"/>
    <w:rsid w:val="004F3E4E"/>
    <w:rsid w:val="004F4C96"/>
    <w:rsid w:val="004F4FA5"/>
    <w:rsid w:val="00512715"/>
    <w:rsid w:val="00513F4C"/>
    <w:rsid w:val="005210B7"/>
    <w:rsid w:val="00524861"/>
    <w:rsid w:val="005272C5"/>
    <w:rsid w:val="00527D43"/>
    <w:rsid w:val="00534CD8"/>
    <w:rsid w:val="0055005A"/>
    <w:rsid w:val="00550F8A"/>
    <w:rsid w:val="00557113"/>
    <w:rsid w:val="005733E1"/>
    <w:rsid w:val="00573F63"/>
    <w:rsid w:val="005823C3"/>
    <w:rsid w:val="0058541D"/>
    <w:rsid w:val="0059018E"/>
    <w:rsid w:val="005A6BFB"/>
    <w:rsid w:val="005B0ADF"/>
    <w:rsid w:val="005B136D"/>
    <w:rsid w:val="005B181B"/>
    <w:rsid w:val="005B1DE9"/>
    <w:rsid w:val="005C1B96"/>
    <w:rsid w:val="005D301B"/>
    <w:rsid w:val="005D46AE"/>
    <w:rsid w:val="005D7EFC"/>
    <w:rsid w:val="005E110D"/>
    <w:rsid w:val="005E7427"/>
    <w:rsid w:val="005E7E3B"/>
    <w:rsid w:val="005F1EC9"/>
    <w:rsid w:val="00601DFA"/>
    <w:rsid w:val="00607715"/>
    <w:rsid w:val="00616C8F"/>
    <w:rsid w:val="00623818"/>
    <w:rsid w:val="00624CC0"/>
    <w:rsid w:val="00630CD1"/>
    <w:rsid w:val="0063352C"/>
    <w:rsid w:val="00634C2C"/>
    <w:rsid w:val="006370D8"/>
    <w:rsid w:val="00641D3B"/>
    <w:rsid w:val="006443AF"/>
    <w:rsid w:val="00647B51"/>
    <w:rsid w:val="00660B66"/>
    <w:rsid w:val="006612B1"/>
    <w:rsid w:val="00661513"/>
    <w:rsid w:val="00665D0A"/>
    <w:rsid w:val="00665FFA"/>
    <w:rsid w:val="00672E9B"/>
    <w:rsid w:val="00673CE4"/>
    <w:rsid w:val="00681715"/>
    <w:rsid w:val="00695F29"/>
    <w:rsid w:val="006A27FE"/>
    <w:rsid w:val="006A30D7"/>
    <w:rsid w:val="006A4768"/>
    <w:rsid w:val="006A61BB"/>
    <w:rsid w:val="006B131C"/>
    <w:rsid w:val="006B1740"/>
    <w:rsid w:val="006C0C15"/>
    <w:rsid w:val="006C6042"/>
    <w:rsid w:val="006C60AC"/>
    <w:rsid w:val="006D05F2"/>
    <w:rsid w:val="006D78F6"/>
    <w:rsid w:val="006E2AE9"/>
    <w:rsid w:val="006F0A16"/>
    <w:rsid w:val="006F23D1"/>
    <w:rsid w:val="00706FA1"/>
    <w:rsid w:val="0071492C"/>
    <w:rsid w:val="00717158"/>
    <w:rsid w:val="00725252"/>
    <w:rsid w:val="00730FCB"/>
    <w:rsid w:val="00731AA1"/>
    <w:rsid w:val="0073247D"/>
    <w:rsid w:val="0073255D"/>
    <w:rsid w:val="00734770"/>
    <w:rsid w:val="00752B06"/>
    <w:rsid w:val="007650B5"/>
    <w:rsid w:val="007661BC"/>
    <w:rsid w:val="007740C9"/>
    <w:rsid w:val="0077485C"/>
    <w:rsid w:val="00776C5A"/>
    <w:rsid w:val="00777653"/>
    <w:rsid w:val="00781D0F"/>
    <w:rsid w:val="0078246D"/>
    <w:rsid w:val="007837B2"/>
    <w:rsid w:val="007A7318"/>
    <w:rsid w:val="007C4472"/>
    <w:rsid w:val="007D48C7"/>
    <w:rsid w:val="007D7164"/>
    <w:rsid w:val="007E0390"/>
    <w:rsid w:val="007F0FFF"/>
    <w:rsid w:val="007F7DAA"/>
    <w:rsid w:val="008128FA"/>
    <w:rsid w:val="00820C31"/>
    <w:rsid w:val="00833FEB"/>
    <w:rsid w:val="008368AA"/>
    <w:rsid w:val="00846501"/>
    <w:rsid w:val="00846633"/>
    <w:rsid w:val="008472E3"/>
    <w:rsid w:val="00847BDD"/>
    <w:rsid w:val="00850331"/>
    <w:rsid w:val="00850D41"/>
    <w:rsid w:val="0085142C"/>
    <w:rsid w:val="00856222"/>
    <w:rsid w:val="008629C3"/>
    <w:rsid w:val="008648C0"/>
    <w:rsid w:val="00864F53"/>
    <w:rsid w:val="0087430E"/>
    <w:rsid w:val="00884CAE"/>
    <w:rsid w:val="0088760B"/>
    <w:rsid w:val="00893149"/>
    <w:rsid w:val="008958A9"/>
    <w:rsid w:val="008961E0"/>
    <w:rsid w:val="008A3E90"/>
    <w:rsid w:val="008B0C14"/>
    <w:rsid w:val="008B1D43"/>
    <w:rsid w:val="008B2339"/>
    <w:rsid w:val="008C2EF4"/>
    <w:rsid w:val="008C30E6"/>
    <w:rsid w:val="008D0610"/>
    <w:rsid w:val="008F0007"/>
    <w:rsid w:val="008F0B7F"/>
    <w:rsid w:val="00905189"/>
    <w:rsid w:val="009063A6"/>
    <w:rsid w:val="009105AD"/>
    <w:rsid w:val="00914B2F"/>
    <w:rsid w:val="00917A38"/>
    <w:rsid w:val="00921011"/>
    <w:rsid w:val="00924130"/>
    <w:rsid w:val="00941576"/>
    <w:rsid w:val="00944483"/>
    <w:rsid w:val="009529FF"/>
    <w:rsid w:val="00953997"/>
    <w:rsid w:val="00954E0A"/>
    <w:rsid w:val="00955258"/>
    <w:rsid w:val="0095581F"/>
    <w:rsid w:val="009579B6"/>
    <w:rsid w:val="00960203"/>
    <w:rsid w:val="00971B4B"/>
    <w:rsid w:val="0098150F"/>
    <w:rsid w:val="0098414E"/>
    <w:rsid w:val="009853A1"/>
    <w:rsid w:val="00987A8F"/>
    <w:rsid w:val="00987D24"/>
    <w:rsid w:val="00993A11"/>
    <w:rsid w:val="00995E20"/>
    <w:rsid w:val="009A5607"/>
    <w:rsid w:val="009A585A"/>
    <w:rsid w:val="009C2AA6"/>
    <w:rsid w:val="009C656E"/>
    <w:rsid w:val="009C6F61"/>
    <w:rsid w:val="009D48A4"/>
    <w:rsid w:val="009D4C39"/>
    <w:rsid w:val="009D542A"/>
    <w:rsid w:val="009E0E4C"/>
    <w:rsid w:val="009E1B47"/>
    <w:rsid w:val="009E4AE8"/>
    <w:rsid w:val="00A02515"/>
    <w:rsid w:val="00A02F87"/>
    <w:rsid w:val="00A030A2"/>
    <w:rsid w:val="00A05B19"/>
    <w:rsid w:val="00A216F8"/>
    <w:rsid w:val="00A27C3A"/>
    <w:rsid w:val="00A36234"/>
    <w:rsid w:val="00A41C8E"/>
    <w:rsid w:val="00A51F59"/>
    <w:rsid w:val="00A60B10"/>
    <w:rsid w:val="00A735AB"/>
    <w:rsid w:val="00A86FE2"/>
    <w:rsid w:val="00A90D1E"/>
    <w:rsid w:val="00A947CF"/>
    <w:rsid w:val="00AA198E"/>
    <w:rsid w:val="00AC095D"/>
    <w:rsid w:val="00AD4E32"/>
    <w:rsid w:val="00AD7791"/>
    <w:rsid w:val="00AE1B37"/>
    <w:rsid w:val="00AE2F16"/>
    <w:rsid w:val="00AE6C6B"/>
    <w:rsid w:val="00AF21D0"/>
    <w:rsid w:val="00AF486A"/>
    <w:rsid w:val="00AF4D36"/>
    <w:rsid w:val="00AF5A75"/>
    <w:rsid w:val="00AF75CA"/>
    <w:rsid w:val="00B0709A"/>
    <w:rsid w:val="00B10E89"/>
    <w:rsid w:val="00B243EF"/>
    <w:rsid w:val="00B35D41"/>
    <w:rsid w:val="00B37F8E"/>
    <w:rsid w:val="00B40F06"/>
    <w:rsid w:val="00B5459E"/>
    <w:rsid w:val="00B55A7F"/>
    <w:rsid w:val="00B61C29"/>
    <w:rsid w:val="00B634FD"/>
    <w:rsid w:val="00B81635"/>
    <w:rsid w:val="00B82901"/>
    <w:rsid w:val="00B86994"/>
    <w:rsid w:val="00B96DDD"/>
    <w:rsid w:val="00BA2A70"/>
    <w:rsid w:val="00BA7D0F"/>
    <w:rsid w:val="00BB4AC8"/>
    <w:rsid w:val="00BB50FB"/>
    <w:rsid w:val="00BB5638"/>
    <w:rsid w:val="00BC460F"/>
    <w:rsid w:val="00BC4679"/>
    <w:rsid w:val="00BC5639"/>
    <w:rsid w:val="00BD1A7C"/>
    <w:rsid w:val="00BD3162"/>
    <w:rsid w:val="00BD5D96"/>
    <w:rsid w:val="00BD674C"/>
    <w:rsid w:val="00BD7E6C"/>
    <w:rsid w:val="00BE500E"/>
    <w:rsid w:val="00C1235B"/>
    <w:rsid w:val="00C23D39"/>
    <w:rsid w:val="00C25CCF"/>
    <w:rsid w:val="00C35AF9"/>
    <w:rsid w:val="00C42311"/>
    <w:rsid w:val="00C47025"/>
    <w:rsid w:val="00C47DD4"/>
    <w:rsid w:val="00C55708"/>
    <w:rsid w:val="00C634B0"/>
    <w:rsid w:val="00C65A2C"/>
    <w:rsid w:val="00C66107"/>
    <w:rsid w:val="00C67179"/>
    <w:rsid w:val="00C679D5"/>
    <w:rsid w:val="00C70241"/>
    <w:rsid w:val="00C71D75"/>
    <w:rsid w:val="00C776FB"/>
    <w:rsid w:val="00C807B5"/>
    <w:rsid w:val="00C92DAE"/>
    <w:rsid w:val="00CA17CA"/>
    <w:rsid w:val="00CB30D5"/>
    <w:rsid w:val="00CB32B3"/>
    <w:rsid w:val="00CC6072"/>
    <w:rsid w:val="00CE41F5"/>
    <w:rsid w:val="00CE5257"/>
    <w:rsid w:val="00CF4E23"/>
    <w:rsid w:val="00CF4E34"/>
    <w:rsid w:val="00D13EA0"/>
    <w:rsid w:val="00D15ED8"/>
    <w:rsid w:val="00D167E9"/>
    <w:rsid w:val="00D267EF"/>
    <w:rsid w:val="00D26AB3"/>
    <w:rsid w:val="00D3043F"/>
    <w:rsid w:val="00D31DAF"/>
    <w:rsid w:val="00D42279"/>
    <w:rsid w:val="00D55D19"/>
    <w:rsid w:val="00D62E32"/>
    <w:rsid w:val="00D654B4"/>
    <w:rsid w:val="00D75645"/>
    <w:rsid w:val="00D76F9F"/>
    <w:rsid w:val="00D97F54"/>
    <w:rsid w:val="00DA14F7"/>
    <w:rsid w:val="00DA15EA"/>
    <w:rsid w:val="00DA1CE2"/>
    <w:rsid w:val="00DA503B"/>
    <w:rsid w:val="00DA60EA"/>
    <w:rsid w:val="00DA6501"/>
    <w:rsid w:val="00DB5A1B"/>
    <w:rsid w:val="00DB7F09"/>
    <w:rsid w:val="00DC2422"/>
    <w:rsid w:val="00DD47AA"/>
    <w:rsid w:val="00DE409C"/>
    <w:rsid w:val="00DF7379"/>
    <w:rsid w:val="00DF7CAB"/>
    <w:rsid w:val="00E0021F"/>
    <w:rsid w:val="00E00A1D"/>
    <w:rsid w:val="00E00A30"/>
    <w:rsid w:val="00E05CDE"/>
    <w:rsid w:val="00E10C44"/>
    <w:rsid w:val="00E13FA1"/>
    <w:rsid w:val="00E166F8"/>
    <w:rsid w:val="00E27B96"/>
    <w:rsid w:val="00E3365D"/>
    <w:rsid w:val="00E3780B"/>
    <w:rsid w:val="00E42AD5"/>
    <w:rsid w:val="00E45CB5"/>
    <w:rsid w:val="00E52711"/>
    <w:rsid w:val="00E53FC9"/>
    <w:rsid w:val="00E57C9A"/>
    <w:rsid w:val="00E70B9A"/>
    <w:rsid w:val="00E72216"/>
    <w:rsid w:val="00E72FBC"/>
    <w:rsid w:val="00E80496"/>
    <w:rsid w:val="00E8262F"/>
    <w:rsid w:val="00E915C1"/>
    <w:rsid w:val="00E92436"/>
    <w:rsid w:val="00EA19EE"/>
    <w:rsid w:val="00EB1826"/>
    <w:rsid w:val="00EB2478"/>
    <w:rsid w:val="00EB44E8"/>
    <w:rsid w:val="00EB74D7"/>
    <w:rsid w:val="00EB7AC1"/>
    <w:rsid w:val="00EB7B09"/>
    <w:rsid w:val="00EC5CAB"/>
    <w:rsid w:val="00EC720C"/>
    <w:rsid w:val="00ED739B"/>
    <w:rsid w:val="00EE3CA4"/>
    <w:rsid w:val="00EE5A76"/>
    <w:rsid w:val="00EE720F"/>
    <w:rsid w:val="00EF6424"/>
    <w:rsid w:val="00F00F52"/>
    <w:rsid w:val="00F064FD"/>
    <w:rsid w:val="00F126AD"/>
    <w:rsid w:val="00F16BAF"/>
    <w:rsid w:val="00F22422"/>
    <w:rsid w:val="00F27006"/>
    <w:rsid w:val="00F31082"/>
    <w:rsid w:val="00F32D9E"/>
    <w:rsid w:val="00F43E75"/>
    <w:rsid w:val="00F471FE"/>
    <w:rsid w:val="00F51D27"/>
    <w:rsid w:val="00F53D1D"/>
    <w:rsid w:val="00F55116"/>
    <w:rsid w:val="00F5626A"/>
    <w:rsid w:val="00F57595"/>
    <w:rsid w:val="00F62297"/>
    <w:rsid w:val="00F651EE"/>
    <w:rsid w:val="00F67F4F"/>
    <w:rsid w:val="00F72921"/>
    <w:rsid w:val="00F7712B"/>
    <w:rsid w:val="00F802AC"/>
    <w:rsid w:val="00F81846"/>
    <w:rsid w:val="00F83B4F"/>
    <w:rsid w:val="00F91DE9"/>
    <w:rsid w:val="00FA3CD3"/>
    <w:rsid w:val="00FA406D"/>
    <w:rsid w:val="00FB37D5"/>
    <w:rsid w:val="00FB5C8F"/>
    <w:rsid w:val="00FC0F1E"/>
    <w:rsid w:val="00FE4CBD"/>
    <w:rsid w:val="00FE6C5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BE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qFormat/>
    <w:rsid w:val="005272C5"/>
    <w:pPr>
      <w:keepNext/>
      <w:keepLines/>
      <w:numPr>
        <w:numId w:val="13"/>
      </w:numPr>
      <w:spacing w:before="420"/>
      <w:outlineLvl w:val="0"/>
    </w:pPr>
    <w:rPr>
      <w:rFonts w:cs="Arial"/>
      <w:b/>
      <w:bCs/>
      <w:snapToGrid w:val="0"/>
      <w:szCs w:val="32"/>
    </w:rPr>
  </w:style>
  <w:style w:type="paragraph" w:styleId="berschrift2">
    <w:name w:val="heading 2"/>
    <w:basedOn w:val="Blocktext"/>
    <w:next w:val="Blocktext"/>
    <w:qFormat/>
    <w:rsid w:val="005272C5"/>
    <w:pPr>
      <w:keepNext/>
      <w:keepLines/>
      <w:numPr>
        <w:ilvl w:val="1"/>
        <w:numId w:val="13"/>
      </w:numPr>
      <w:spacing w:before="280"/>
      <w:outlineLvl w:val="1"/>
    </w:pPr>
    <w:rPr>
      <w:rFonts w:cs="Arial"/>
      <w:b/>
      <w:bCs/>
      <w:iCs/>
      <w:szCs w:val="28"/>
    </w:rPr>
  </w:style>
  <w:style w:type="paragraph" w:styleId="berschrift3">
    <w:name w:val="heading 3"/>
    <w:basedOn w:val="Blocktext"/>
    <w:next w:val="Blocktext"/>
    <w:qFormat/>
    <w:rsid w:val="00484533"/>
    <w:pPr>
      <w:keepNext/>
      <w:keepLines/>
      <w:numPr>
        <w:ilvl w:val="2"/>
        <w:numId w:val="13"/>
      </w:numPr>
      <w:outlineLvl w:val="2"/>
    </w:pPr>
    <w:rPr>
      <w:rFonts w:cs="Arial"/>
      <w:b/>
      <w:bCs/>
      <w:szCs w:val="26"/>
    </w:rPr>
  </w:style>
  <w:style w:type="paragraph" w:styleId="berschrift4">
    <w:name w:val="heading 4"/>
    <w:basedOn w:val="Blocktext"/>
    <w:next w:val="Blocktext"/>
    <w:rsid w:val="00B55A7F"/>
    <w:pPr>
      <w:keepNext/>
      <w:keepLines/>
      <w:numPr>
        <w:ilvl w:val="3"/>
        <w:numId w:val="13"/>
      </w:numPr>
      <w:outlineLvl w:val="3"/>
    </w:pPr>
    <w:rPr>
      <w:b/>
      <w:bCs/>
      <w:szCs w:val="28"/>
    </w:rPr>
  </w:style>
  <w:style w:type="paragraph" w:styleId="berschrift5">
    <w:name w:val="heading 5"/>
    <w:basedOn w:val="Blocktext"/>
    <w:next w:val="Blocktext"/>
    <w:rsid w:val="00B55A7F"/>
    <w:pPr>
      <w:keepNext/>
      <w:keepLines/>
      <w:numPr>
        <w:ilvl w:val="4"/>
        <w:numId w:val="13"/>
      </w:numPr>
      <w:outlineLvl w:val="4"/>
    </w:pPr>
    <w:rPr>
      <w:b/>
      <w:bCs/>
      <w:iCs/>
      <w:szCs w:val="26"/>
    </w:rPr>
  </w:style>
  <w:style w:type="paragraph" w:styleId="berschrift6">
    <w:name w:val="heading 6"/>
    <w:basedOn w:val="Blocktext"/>
    <w:next w:val="Blocktext"/>
    <w:rsid w:val="00B55A7F"/>
    <w:pPr>
      <w:keepNext/>
      <w:keepLines/>
      <w:numPr>
        <w:ilvl w:val="5"/>
        <w:numId w:val="13"/>
      </w:numPr>
      <w:outlineLvl w:val="5"/>
    </w:pPr>
    <w:rPr>
      <w:b/>
      <w:bCs/>
      <w:szCs w:val="22"/>
    </w:rPr>
  </w:style>
  <w:style w:type="paragraph" w:styleId="berschrift7">
    <w:name w:val="heading 7"/>
    <w:basedOn w:val="Blocktext"/>
    <w:next w:val="Blocktext"/>
    <w:rsid w:val="00B55A7F"/>
    <w:pPr>
      <w:keepNext/>
      <w:keepLines/>
      <w:numPr>
        <w:ilvl w:val="6"/>
        <w:numId w:val="13"/>
      </w:numPr>
      <w:outlineLvl w:val="6"/>
    </w:pPr>
    <w:rPr>
      <w:b/>
    </w:rPr>
  </w:style>
  <w:style w:type="paragraph" w:styleId="berschrift8">
    <w:name w:val="heading 8"/>
    <w:basedOn w:val="Blocktext"/>
    <w:next w:val="Blocktext"/>
    <w:rsid w:val="00B55A7F"/>
    <w:pPr>
      <w:keepNext/>
      <w:keepLines/>
      <w:numPr>
        <w:ilvl w:val="7"/>
        <w:numId w:val="13"/>
      </w:numPr>
      <w:outlineLvl w:val="7"/>
    </w:pPr>
    <w:rPr>
      <w:b/>
      <w:iCs/>
    </w:rPr>
  </w:style>
  <w:style w:type="paragraph" w:styleId="berschrift9">
    <w:name w:val="heading 9"/>
    <w:basedOn w:val="Blocktext"/>
    <w:next w:val="Blocktext"/>
    <w:rsid w:val="00B55A7F"/>
    <w:pPr>
      <w:keepNext/>
      <w:keepLines/>
      <w:numPr>
        <w:ilvl w:val="8"/>
        <w:numId w:val="13"/>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276E6C"/>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7"/>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2"/>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8"/>
      </w:numPr>
    </w:pPr>
  </w:style>
  <w:style w:type="paragraph" w:customStyle="1" w:styleId="AuflistungmitSymbolenmitAbstand">
    <w:name w:val="Auflistung mit Symbolen mit Abstand"/>
    <w:basedOn w:val="Blocktext"/>
    <w:qFormat/>
    <w:rsid w:val="00D75645"/>
    <w:pPr>
      <w:numPr>
        <w:numId w:val="10"/>
      </w:numPr>
    </w:pPr>
  </w:style>
  <w:style w:type="paragraph" w:customStyle="1" w:styleId="AuflistungmitBuchstaben">
    <w:name w:val="Auflistung mit Buchstaben"/>
    <w:basedOn w:val="Standard"/>
    <w:qFormat/>
    <w:rsid w:val="00B55A7F"/>
    <w:pPr>
      <w:numPr>
        <w:numId w:val="5"/>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link w:val="BlocktextZchn"/>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6"/>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9"/>
      </w:numPr>
    </w:pPr>
  </w:style>
  <w:style w:type="paragraph" w:styleId="Aufzhlungszeichen">
    <w:name w:val="List Bullet"/>
    <w:basedOn w:val="Standard"/>
    <w:rsid w:val="00B55A7F"/>
    <w:pPr>
      <w:numPr>
        <w:numId w:val="11"/>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4"/>
      </w:numPr>
    </w:pPr>
    <w:rPr>
      <w:rFonts w:eastAsia="SimSun"/>
      <w:color w:val="000000"/>
    </w:rPr>
  </w:style>
  <w:style w:type="paragraph" w:customStyle="1" w:styleId="AuflistungmitKleinbuchstabenGesetze">
    <w:name w:val="Auflistung mit Kleinbuchstaben Gesetze"/>
    <w:basedOn w:val="Standard"/>
    <w:qFormat/>
    <w:rsid w:val="00E00A30"/>
    <w:pPr>
      <w:numPr>
        <w:numId w:val="15"/>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6"/>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erschrift1"/>
    <w:qFormat/>
    <w:rsid w:val="00B634FD"/>
    <w:pPr>
      <w:numPr>
        <w:numId w:val="0"/>
      </w:numPr>
    </w:pPr>
  </w:style>
  <w:style w:type="paragraph" w:customStyle="1" w:styleId="TitelAbstandklein">
    <w:name w:val="Titel Abstand klein"/>
    <w:basedOn w:val="TitelAbstand"/>
    <w:qFormat/>
    <w:rsid w:val="00B634FD"/>
    <w:pPr>
      <w:spacing w:before="280" w:after="0"/>
    </w:pPr>
    <w:rPr>
      <w:szCs w:val="18"/>
    </w:rPr>
  </w:style>
  <w:style w:type="paragraph" w:customStyle="1" w:styleId="StandardHilfetext">
    <w:name w:val="Standard (Hilfetext)"/>
    <w:basedOn w:val="Standard"/>
    <w:qFormat/>
    <w:rsid w:val="00F27006"/>
    <w:pPr>
      <w:keepNext/>
    </w:pPr>
    <w:rPr>
      <w:bCs/>
      <w:i/>
      <w:vanish/>
      <w:color w:val="FF0000"/>
      <w:sz w:val="18"/>
      <w:szCs w:val="18"/>
    </w:rPr>
  </w:style>
  <w:style w:type="character" w:customStyle="1" w:styleId="KopfzeileZchn">
    <w:name w:val="Kopfzeile Zchn"/>
    <w:basedOn w:val="Absatz-Standardschriftart"/>
    <w:link w:val="Kopfzeile"/>
    <w:locked/>
    <w:rsid w:val="00276E6C"/>
    <w:rPr>
      <w:sz w:val="16"/>
      <w:szCs w:val="24"/>
    </w:rPr>
  </w:style>
  <w:style w:type="character" w:customStyle="1" w:styleId="DatumZchn">
    <w:name w:val="Datum Zchn"/>
    <w:basedOn w:val="Absatz-Standardschriftart"/>
    <w:link w:val="Datum"/>
    <w:rsid w:val="008B2339"/>
    <w:rPr>
      <w:szCs w:val="24"/>
    </w:rPr>
  </w:style>
  <w:style w:type="character" w:customStyle="1" w:styleId="BlocktextZchn">
    <w:name w:val="Blocktext Zchn"/>
    <w:basedOn w:val="Absatz-Standardschriftart"/>
    <w:link w:val="Blocktext"/>
    <w:locked/>
    <w:rsid w:val="009853A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49F61-8353-4DAE-97F5-3A88FCE9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7A275B53.dotm</Template>
  <TotalTime>0</TotalTime>
  <Pages>1</Pages>
  <Words>217</Words>
  <Characters>2236</Characters>
  <Application>Microsoft Office Word</Application>
  <DocSecurity>0</DocSecurity>
  <Lines>18</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2019-01-21T16:00:00Z</dcterms:created>
  <dcterms:modified xsi:type="dcterms:W3CDTF">2019-01-30T16:34:00Z</dcterms:modified>
</cp:coreProperties>
</file>